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3E17" w:rsidRPr="00260BF9" w:rsidRDefault="003A3E17" w:rsidP="00260BF9">
      <w:pPr>
        <w:jc w:val="center"/>
        <w:rPr>
          <w:rFonts w:ascii="微软雅黑"/>
          <w:b/>
          <w:sz w:val="52"/>
          <w:szCs w:val="52"/>
        </w:rPr>
      </w:pPr>
      <w:r w:rsidRPr="00260BF9">
        <w:rPr>
          <w:rFonts w:ascii="微软雅黑" w:hAnsi="微软雅黑"/>
          <w:b/>
          <w:sz w:val="52"/>
          <w:szCs w:val="52"/>
        </w:rPr>
        <w:t xml:space="preserve">Windows 8 </w:t>
      </w:r>
      <w:r w:rsidRPr="00260BF9">
        <w:rPr>
          <w:rFonts w:ascii="微软雅黑" w:hAnsi="微软雅黑" w:hint="eastAsia"/>
          <w:b/>
          <w:sz w:val="52"/>
          <w:szCs w:val="52"/>
        </w:rPr>
        <w:t>安装指南</w:t>
      </w:r>
    </w:p>
    <w:p w:rsidR="003A3E17" w:rsidRDefault="003A3E17" w:rsidP="00DB33EB">
      <w:pPr>
        <w:pStyle w:val="Heading1"/>
      </w:pPr>
      <w:bookmarkStart w:id="0" w:name="_Toc317523471"/>
      <w:bookmarkStart w:id="1" w:name="_Toc317524060"/>
      <w:r>
        <w:rPr>
          <w:rFonts w:hint="eastAsia"/>
        </w:rPr>
        <w:t>一、</w:t>
      </w:r>
      <w:r w:rsidRPr="005A667E">
        <w:rPr>
          <w:rFonts w:hint="eastAsia"/>
        </w:rPr>
        <w:t>安装前的准备</w:t>
      </w:r>
      <w:bookmarkEnd w:id="0"/>
      <w:bookmarkEnd w:id="1"/>
    </w:p>
    <w:p w:rsidR="003A3E17" w:rsidRPr="006233F2" w:rsidRDefault="003A3E17" w:rsidP="009341BB">
      <w:pPr>
        <w:pStyle w:val="ListParagraph"/>
        <w:numPr>
          <w:ilvl w:val="0"/>
          <w:numId w:val="5"/>
        </w:numPr>
        <w:ind w:firstLineChars="0"/>
      </w:pPr>
      <w:r w:rsidRPr="00F17780">
        <w:rPr>
          <w:rFonts w:cs="Calibri" w:hint="eastAsia"/>
          <w:b/>
          <w:color w:val="000000"/>
          <w:szCs w:val="18"/>
        </w:rPr>
        <w:t>硬件需求</w:t>
      </w:r>
      <w:r>
        <w:rPr>
          <w:rFonts w:cs="Calibri" w:hint="eastAsia"/>
          <w:color w:val="000000"/>
          <w:szCs w:val="18"/>
        </w:rPr>
        <w:t>（与</w:t>
      </w:r>
      <w:r>
        <w:rPr>
          <w:rFonts w:cs="Calibri"/>
          <w:color w:val="000000"/>
          <w:szCs w:val="18"/>
        </w:rPr>
        <w:t>Windows 7</w:t>
      </w:r>
      <w:r>
        <w:rPr>
          <w:rFonts w:cs="Calibri" w:hint="eastAsia"/>
          <w:color w:val="000000"/>
          <w:szCs w:val="18"/>
        </w:rPr>
        <w:t>大致相同）：</w:t>
      </w:r>
      <w:r>
        <w:rPr>
          <w:rFonts w:cs="Calibri"/>
          <w:color w:val="000000"/>
          <w:szCs w:val="18"/>
        </w:rPr>
        <w:t xml:space="preserve"> </w:t>
      </w:r>
      <w:r>
        <w:rPr>
          <w:rFonts w:cs="Calibri"/>
          <w:color w:val="000000"/>
          <w:szCs w:val="18"/>
        </w:rPr>
        <w:br/>
      </w:r>
      <w:r>
        <w:rPr>
          <w:rFonts w:cs="Calibri" w:hint="eastAsia"/>
          <w:color w:val="000000"/>
          <w:szCs w:val="18"/>
        </w:rPr>
        <w:t>处理器：</w:t>
      </w:r>
      <w:r>
        <w:rPr>
          <w:rFonts w:cs="Calibri"/>
          <w:color w:val="000000"/>
          <w:szCs w:val="18"/>
        </w:rPr>
        <w:t xml:space="preserve"> 1 GHz </w:t>
      </w:r>
      <w:r>
        <w:rPr>
          <w:rFonts w:cs="Calibri" w:hint="eastAsia"/>
          <w:color w:val="000000"/>
          <w:szCs w:val="18"/>
        </w:rPr>
        <w:t>或更快</w:t>
      </w:r>
      <w:r>
        <w:rPr>
          <w:rFonts w:cs="Calibri"/>
          <w:color w:val="000000"/>
          <w:szCs w:val="18"/>
        </w:rPr>
        <w:br/>
      </w:r>
      <w:r>
        <w:rPr>
          <w:rFonts w:cs="Calibri" w:hint="eastAsia"/>
          <w:color w:val="000000"/>
          <w:szCs w:val="18"/>
        </w:rPr>
        <w:t>内存：</w:t>
      </w:r>
      <w:r>
        <w:rPr>
          <w:rFonts w:cs="Calibri"/>
          <w:color w:val="000000"/>
          <w:szCs w:val="18"/>
        </w:rPr>
        <w:t>1 GB RAM</w:t>
      </w:r>
      <w:r>
        <w:rPr>
          <w:rFonts w:cs="Calibri" w:hint="eastAsia"/>
          <w:color w:val="000000"/>
          <w:szCs w:val="18"/>
        </w:rPr>
        <w:t>（</w:t>
      </w:r>
      <w:r>
        <w:rPr>
          <w:rFonts w:cs="Calibri"/>
          <w:color w:val="000000"/>
          <w:szCs w:val="18"/>
        </w:rPr>
        <w:t xml:space="preserve">32 </w:t>
      </w:r>
      <w:r>
        <w:rPr>
          <w:rFonts w:cs="Calibri" w:hint="eastAsia"/>
          <w:color w:val="000000"/>
          <w:szCs w:val="18"/>
        </w:rPr>
        <w:t>位）或</w:t>
      </w:r>
      <w:r>
        <w:rPr>
          <w:rFonts w:cs="Calibri"/>
          <w:color w:val="000000"/>
          <w:szCs w:val="18"/>
        </w:rPr>
        <w:t xml:space="preserve"> 2 GB RAM</w:t>
      </w:r>
      <w:r>
        <w:rPr>
          <w:rFonts w:cs="Calibri" w:hint="eastAsia"/>
          <w:color w:val="000000"/>
          <w:szCs w:val="18"/>
        </w:rPr>
        <w:t>（</w:t>
      </w:r>
      <w:r>
        <w:rPr>
          <w:rFonts w:cs="Calibri"/>
          <w:color w:val="000000"/>
          <w:szCs w:val="18"/>
        </w:rPr>
        <w:t xml:space="preserve">64 </w:t>
      </w:r>
      <w:r>
        <w:rPr>
          <w:rFonts w:cs="Calibri" w:hint="eastAsia"/>
          <w:color w:val="000000"/>
          <w:szCs w:val="18"/>
        </w:rPr>
        <w:t>位）</w:t>
      </w:r>
      <w:r>
        <w:rPr>
          <w:rFonts w:cs="Calibri"/>
          <w:color w:val="000000"/>
          <w:szCs w:val="18"/>
        </w:rPr>
        <w:t xml:space="preserve"> </w:t>
      </w:r>
      <w:r>
        <w:rPr>
          <w:rFonts w:cs="Calibri"/>
          <w:color w:val="000000"/>
          <w:szCs w:val="18"/>
        </w:rPr>
        <w:br/>
      </w:r>
      <w:r>
        <w:rPr>
          <w:rFonts w:cs="Calibri" w:hint="eastAsia"/>
          <w:color w:val="000000"/>
          <w:szCs w:val="18"/>
        </w:rPr>
        <w:t>硬盘空间：</w:t>
      </w:r>
      <w:r>
        <w:rPr>
          <w:rFonts w:cs="Calibri"/>
          <w:color w:val="000000"/>
          <w:szCs w:val="18"/>
        </w:rPr>
        <w:t xml:space="preserve"> 16 GB</w:t>
      </w:r>
      <w:r>
        <w:rPr>
          <w:rFonts w:cs="Calibri" w:hint="eastAsia"/>
          <w:color w:val="000000"/>
          <w:szCs w:val="18"/>
        </w:rPr>
        <w:t>（</w:t>
      </w:r>
      <w:r>
        <w:rPr>
          <w:rFonts w:cs="Calibri"/>
          <w:color w:val="000000"/>
          <w:szCs w:val="18"/>
        </w:rPr>
        <w:t xml:space="preserve">32 </w:t>
      </w:r>
      <w:r>
        <w:rPr>
          <w:rFonts w:cs="Calibri" w:hint="eastAsia"/>
          <w:color w:val="000000"/>
          <w:szCs w:val="18"/>
        </w:rPr>
        <w:t>位）或</w:t>
      </w:r>
      <w:r>
        <w:rPr>
          <w:rFonts w:cs="Calibri"/>
          <w:color w:val="000000"/>
          <w:szCs w:val="18"/>
        </w:rPr>
        <w:t xml:space="preserve"> 20 GB</w:t>
      </w:r>
      <w:r>
        <w:rPr>
          <w:rFonts w:cs="Calibri" w:hint="eastAsia"/>
          <w:color w:val="000000"/>
          <w:szCs w:val="18"/>
        </w:rPr>
        <w:t>（</w:t>
      </w:r>
      <w:r>
        <w:rPr>
          <w:rFonts w:cs="Calibri"/>
          <w:color w:val="000000"/>
          <w:szCs w:val="18"/>
        </w:rPr>
        <w:t xml:space="preserve">64 </w:t>
      </w:r>
      <w:r>
        <w:rPr>
          <w:rFonts w:cs="Calibri" w:hint="eastAsia"/>
          <w:color w:val="000000"/>
          <w:szCs w:val="18"/>
        </w:rPr>
        <w:t>位）</w:t>
      </w:r>
      <w:r>
        <w:rPr>
          <w:rFonts w:cs="Calibri"/>
          <w:color w:val="000000"/>
          <w:szCs w:val="18"/>
        </w:rPr>
        <w:t xml:space="preserve"> </w:t>
      </w:r>
      <w:r>
        <w:rPr>
          <w:rFonts w:cs="Calibri"/>
          <w:color w:val="000000"/>
          <w:szCs w:val="18"/>
        </w:rPr>
        <w:br/>
      </w:r>
      <w:r>
        <w:rPr>
          <w:rFonts w:cs="Calibri" w:hint="eastAsia"/>
          <w:color w:val="000000"/>
          <w:szCs w:val="18"/>
        </w:rPr>
        <w:t>图形卡：</w:t>
      </w:r>
      <w:r>
        <w:rPr>
          <w:rFonts w:cs="Calibri"/>
          <w:color w:val="000000"/>
          <w:szCs w:val="18"/>
        </w:rPr>
        <w:t xml:space="preserve"> Microsoft DirectX 9 </w:t>
      </w:r>
      <w:r>
        <w:rPr>
          <w:rFonts w:cs="Calibri" w:hint="eastAsia"/>
          <w:color w:val="000000"/>
          <w:szCs w:val="18"/>
        </w:rPr>
        <w:t>图形设备或更高版本</w:t>
      </w:r>
      <w:r>
        <w:rPr>
          <w:rFonts w:cs="Calibri"/>
          <w:color w:val="000000"/>
          <w:szCs w:val="18"/>
        </w:rPr>
        <w:t xml:space="preserve"> </w:t>
      </w:r>
      <w:r>
        <w:rPr>
          <w:rFonts w:cs="Calibri"/>
          <w:color w:val="000000"/>
          <w:szCs w:val="18"/>
        </w:rPr>
        <w:br/>
      </w:r>
      <w:r>
        <w:rPr>
          <w:rFonts w:cs="Calibri" w:hint="eastAsia"/>
          <w:color w:val="000000"/>
          <w:szCs w:val="18"/>
        </w:rPr>
        <w:t>若要使用某些特定功能，还需要满足以下附加要求：</w:t>
      </w:r>
      <w:r>
        <w:rPr>
          <w:rFonts w:cs="Calibri"/>
          <w:color w:val="000000"/>
          <w:szCs w:val="18"/>
        </w:rPr>
        <w:br/>
        <w:t xml:space="preserve">* </w:t>
      </w:r>
      <w:r>
        <w:rPr>
          <w:rFonts w:cs="Calibri" w:hint="eastAsia"/>
          <w:color w:val="000000"/>
          <w:szCs w:val="18"/>
        </w:rPr>
        <w:t>若要使用触控，需要支持多点触控的平板电脑或显示器。</w:t>
      </w:r>
      <w:r>
        <w:rPr>
          <w:rFonts w:cs="Calibri"/>
          <w:color w:val="000000"/>
          <w:szCs w:val="18"/>
        </w:rPr>
        <w:br/>
        <w:t xml:space="preserve">* </w:t>
      </w:r>
      <w:r>
        <w:rPr>
          <w:rFonts w:cs="Calibri" w:hint="eastAsia"/>
          <w:color w:val="000000"/>
          <w:szCs w:val="18"/>
        </w:rPr>
        <w:t>若要访问应用商店并，需要</w:t>
      </w:r>
      <w:r>
        <w:rPr>
          <w:rFonts w:cs="Calibri"/>
          <w:color w:val="000000"/>
          <w:szCs w:val="18"/>
        </w:rPr>
        <w:t xml:space="preserve">Internet </w:t>
      </w:r>
      <w:r>
        <w:rPr>
          <w:rFonts w:cs="Calibri" w:hint="eastAsia"/>
          <w:color w:val="000000"/>
          <w:szCs w:val="18"/>
        </w:rPr>
        <w:t>连接及至少</w:t>
      </w:r>
      <w:r>
        <w:rPr>
          <w:rFonts w:cs="Calibri"/>
          <w:color w:val="000000"/>
          <w:szCs w:val="18"/>
        </w:rPr>
        <w:t xml:space="preserve"> 1024 x 768 </w:t>
      </w:r>
      <w:r>
        <w:rPr>
          <w:rFonts w:cs="Calibri" w:hint="eastAsia"/>
          <w:color w:val="000000"/>
          <w:szCs w:val="18"/>
        </w:rPr>
        <w:t>的屏幕分辨率。</w:t>
      </w:r>
    </w:p>
    <w:p w:rsidR="003A3E17" w:rsidRPr="001C3A86" w:rsidRDefault="003A3E17" w:rsidP="00286746">
      <w:pPr>
        <w:pStyle w:val="ListParagraph"/>
        <w:ind w:left="420" w:firstLineChars="0" w:firstLine="0"/>
      </w:pPr>
      <w:r>
        <w:rPr>
          <w:rFonts w:cs="Calibri"/>
          <w:b/>
          <w:color w:val="000000"/>
          <w:szCs w:val="18"/>
        </w:rPr>
        <w:t xml:space="preserve">* </w:t>
      </w:r>
      <w:r>
        <w:rPr>
          <w:rFonts w:cs="Calibri" w:hint="eastAsia"/>
          <w:color w:val="000000"/>
          <w:szCs w:val="18"/>
        </w:rPr>
        <w:t>若要让程序并排在桌面上，需要至少</w:t>
      </w:r>
      <w:r>
        <w:rPr>
          <w:rFonts w:cs="Calibri"/>
          <w:color w:val="000000"/>
          <w:szCs w:val="18"/>
        </w:rPr>
        <w:t xml:space="preserve"> 1366 x 768 </w:t>
      </w:r>
      <w:r>
        <w:rPr>
          <w:rFonts w:cs="Calibri" w:hint="eastAsia"/>
          <w:color w:val="000000"/>
          <w:szCs w:val="18"/>
        </w:rPr>
        <w:t>的屏幕分辨率</w:t>
      </w:r>
    </w:p>
    <w:p w:rsidR="003A3E17" w:rsidRDefault="003A3E17" w:rsidP="009341BB">
      <w:pPr>
        <w:pStyle w:val="ListParagraph"/>
        <w:numPr>
          <w:ilvl w:val="0"/>
          <w:numId w:val="5"/>
        </w:numPr>
        <w:ind w:firstLineChars="0"/>
      </w:pPr>
      <w:r>
        <w:rPr>
          <w:rFonts w:hint="eastAsia"/>
          <w:b/>
        </w:rPr>
        <w:t>安装介质</w:t>
      </w:r>
      <w:r w:rsidRPr="00DE7A72">
        <w:rPr>
          <w:rFonts w:hint="eastAsia"/>
          <w:b/>
        </w:rPr>
        <w:t>：</w:t>
      </w:r>
      <w:r>
        <w:t>Windows 8</w:t>
      </w:r>
      <w:r>
        <w:rPr>
          <w:rFonts w:hint="eastAsia"/>
        </w:rPr>
        <w:t>安装介质（光盘</w:t>
      </w:r>
      <w:r>
        <w:t>/U</w:t>
      </w:r>
      <w:r>
        <w:rPr>
          <w:rFonts w:hint="eastAsia"/>
        </w:rPr>
        <w:t>盘</w:t>
      </w:r>
      <w:r>
        <w:t>/</w:t>
      </w:r>
      <w:r>
        <w:rPr>
          <w:rFonts w:hint="eastAsia"/>
        </w:rPr>
        <w:t>移动硬盘）、安装映像文件（</w:t>
      </w:r>
      <w:r>
        <w:t>ISO</w:t>
      </w:r>
      <w:r>
        <w:rPr>
          <w:rFonts w:hint="eastAsia"/>
        </w:rPr>
        <w:t>）或互联网（三选其一）</w:t>
      </w:r>
    </w:p>
    <w:p w:rsidR="003A3E17" w:rsidRPr="009341BB" w:rsidRDefault="003A3E17" w:rsidP="009341BB">
      <w:pPr>
        <w:pStyle w:val="ListParagraph"/>
        <w:numPr>
          <w:ilvl w:val="0"/>
          <w:numId w:val="5"/>
        </w:numPr>
        <w:ind w:firstLineChars="0"/>
      </w:pPr>
      <w:r w:rsidRPr="00DA3265">
        <w:rPr>
          <w:rFonts w:hint="eastAsia"/>
          <w:b/>
        </w:rPr>
        <w:t>平板</w:t>
      </w:r>
      <w:r>
        <w:rPr>
          <w:rFonts w:hint="eastAsia"/>
          <w:b/>
        </w:rPr>
        <w:t>电脑必备</w:t>
      </w:r>
      <w:r w:rsidRPr="00DA3265">
        <w:rPr>
          <w:rFonts w:hint="eastAsia"/>
          <w:b/>
        </w:rPr>
        <w:t>：</w:t>
      </w:r>
      <w:r>
        <w:t>USB</w:t>
      </w:r>
      <w:r>
        <w:rPr>
          <w:rFonts w:hint="eastAsia"/>
        </w:rPr>
        <w:t>接口的鼠标和键盘</w:t>
      </w:r>
    </w:p>
    <w:p w:rsidR="003A3E17" w:rsidRDefault="003A3E17" w:rsidP="00034CD2">
      <w:pPr>
        <w:pStyle w:val="ListParagraph"/>
        <w:numPr>
          <w:ilvl w:val="0"/>
          <w:numId w:val="5"/>
        </w:numPr>
        <w:ind w:firstLineChars="0"/>
      </w:pPr>
      <w:bookmarkStart w:id="2" w:name="_Toc317523472"/>
      <w:bookmarkStart w:id="3" w:name="_Toc317524061"/>
      <w:r w:rsidRPr="00DE7A72">
        <w:rPr>
          <w:rFonts w:hint="eastAsia"/>
          <w:b/>
        </w:rPr>
        <w:t>可选：</w:t>
      </w:r>
      <w:r>
        <w:rPr>
          <w:rFonts w:hint="eastAsia"/>
        </w:rPr>
        <w:t>如果希望访问应用商店、从互联网下载安装，或使用网络帐户登录并同步用户配置，需要</w:t>
      </w:r>
      <w:r>
        <w:t>Internet</w:t>
      </w:r>
      <w:r>
        <w:rPr>
          <w:rFonts w:hint="eastAsia"/>
        </w:rPr>
        <w:t>网络连接。</w:t>
      </w:r>
    </w:p>
    <w:p w:rsidR="003A3E17" w:rsidRDefault="003A3E17" w:rsidP="00166039"/>
    <w:p w:rsidR="003A3E17" w:rsidRDefault="003A3E17" w:rsidP="00DB33EB">
      <w:pPr>
        <w:pStyle w:val="Heading1"/>
      </w:pPr>
      <w:r>
        <w:rPr>
          <w:rFonts w:hint="eastAsia"/>
        </w:rPr>
        <w:t>二、启动安装程序</w:t>
      </w:r>
      <w:bookmarkEnd w:id="2"/>
      <w:bookmarkEnd w:id="3"/>
    </w:p>
    <w:p w:rsidR="003A3E17" w:rsidRDefault="003A3E17" w:rsidP="00E83A3D">
      <w:pPr>
        <w:pStyle w:val="Heading2"/>
      </w:pPr>
      <w:r>
        <w:rPr>
          <w:rFonts w:hint="eastAsia"/>
        </w:rPr>
        <w:t>方法一：从可启动介质安装</w:t>
      </w:r>
    </w:p>
    <w:p w:rsidR="003A3E17" w:rsidRPr="0037208B" w:rsidRDefault="003A3E17" w:rsidP="00A321ED">
      <w:pPr>
        <w:rPr>
          <w:i/>
        </w:rPr>
      </w:pPr>
      <w:r>
        <w:rPr>
          <w:rFonts w:hint="eastAsia"/>
          <w:i/>
        </w:rPr>
        <w:t>推荐</w:t>
      </w:r>
      <w:r w:rsidRPr="0037208B">
        <w:rPr>
          <w:rFonts w:hint="eastAsia"/>
          <w:i/>
        </w:rPr>
        <w:t>使用键盘和鼠标</w:t>
      </w:r>
      <w:r>
        <w:rPr>
          <w:rFonts w:hint="eastAsia"/>
          <w:i/>
        </w:rPr>
        <w:t>完成安装，如果设备支持，也可以使用触摸方式完成</w:t>
      </w:r>
      <w:r>
        <w:rPr>
          <w:i/>
        </w:rPr>
        <w:t>Windows 8</w:t>
      </w:r>
      <w:r>
        <w:rPr>
          <w:rFonts w:hint="eastAsia"/>
          <w:i/>
        </w:rPr>
        <w:t>的安装过程。</w:t>
      </w:r>
    </w:p>
    <w:p w:rsidR="003A3E17" w:rsidRDefault="003A3E17" w:rsidP="00166039"/>
    <w:p w:rsidR="003A3E17" w:rsidRPr="0010663A" w:rsidRDefault="003A3E17" w:rsidP="009E531F">
      <w:pPr>
        <w:pStyle w:val="ListParagraph"/>
        <w:numPr>
          <w:ilvl w:val="0"/>
          <w:numId w:val="6"/>
        </w:numPr>
        <w:ind w:firstLineChars="0"/>
        <w:rPr>
          <w:b/>
        </w:rPr>
      </w:pPr>
      <w:r>
        <w:rPr>
          <w:rFonts w:hint="eastAsia"/>
        </w:rPr>
        <w:t>将引导介质连接到设备上，按电源键启动设备，注意按下相应热键</w:t>
      </w:r>
      <w:r>
        <w:t>*</w:t>
      </w:r>
      <w:r>
        <w:rPr>
          <w:rFonts w:hint="eastAsia"/>
        </w:rPr>
        <w:t>，进入</w:t>
      </w:r>
      <w:r>
        <w:t>BIOS</w:t>
      </w:r>
      <w:r>
        <w:rPr>
          <w:rFonts w:hint="eastAsia"/>
        </w:rPr>
        <w:t>配置界面，调整启动顺序，将</w:t>
      </w:r>
      <w:r>
        <w:t>DVD</w:t>
      </w:r>
      <w:r>
        <w:rPr>
          <w:rFonts w:hint="eastAsia"/>
        </w:rPr>
        <w:t>和移动设备启动方式作为优先启动：</w:t>
      </w:r>
    </w:p>
    <w:p w:rsidR="003A3E17" w:rsidRDefault="003A3E17" w:rsidP="00E90003">
      <w:pPr>
        <w:jc w:val="center"/>
        <w:rPr>
          <w:b/>
        </w:rPr>
      </w:pPr>
      <w:r w:rsidRPr="00C4727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" o:spid="_x0000_i1025" type="#_x0000_t75" style="width:273.75pt;height:205.5pt;visibility:visible">
            <v:imagedata r:id="rId5" o:title=""/>
          </v:shape>
        </w:pict>
      </w:r>
    </w:p>
    <w:p w:rsidR="003A3E17" w:rsidRDefault="003A3E17" w:rsidP="0010663A">
      <w:r w:rsidRPr="0001136D">
        <w:rPr>
          <w:rFonts w:hint="eastAsia"/>
          <w:b/>
        </w:rPr>
        <w:t>注：</w:t>
      </w:r>
      <w:r>
        <w:rPr>
          <w:rFonts w:hint="eastAsia"/>
        </w:rPr>
        <w:t>进入</w:t>
      </w:r>
      <w:r>
        <w:t>BIOS</w:t>
      </w:r>
      <w:r>
        <w:rPr>
          <w:rFonts w:hint="eastAsia"/>
        </w:rPr>
        <w:t>界面的按键常常是</w:t>
      </w:r>
      <w:r>
        <w:t>DEL</w:t>
      </w:r>
      <w:r>
        <w:rPr>
          <w:rFonts w:hint="eastAsia"/>
        </w:rPr>
        <w:t>、</w:t>
      </w:r>
      <w:r>
        <w:t>F10</w:t>
      </w:r>
      <w:r>
        <w:rPr>
          <w:rFonts w:hint="eastAsia"/>
        </w:rPr>
        <w:t>、</w:t>
      </w:r>
      <w:r>
        <w:t>F11</w:t>
      </w:r>
      <w:r>
        <w:rPr>
          <w:rFonts w:hint="eastAsia"/>
        </w:rPr>
        <w:t>或</w:t>
      </w:r>
      <w:r>
        <w:t>F12</w:t>
      </w:r>
      <w:r>
        <w:rPr>
          <w:rFonts w:hint="eastAsia"/>
        </w:rPr>
        <w:t>等，具体操作请参考屏幕上的提示或说明书；</w:t>
      </w:r>
    </w:p>
    <w:p w:rsidR="003A3E17" w:rsidRDefault="003A3E17" w:rsidP="004A7EF1">
      <w:pPr>
        <w:pStyle w:val="ListParagraph"/>
        <w:numPr>
          <w:ilvl w:val="0"/>
          <w:numId w:val="6"/>
        </w:numPr>
        <w:ind w:firstLineChars="0"/>
        <w:jc w:val="center"/>
      </w:pPr>
      <w:r>
        <w:rPr>
          <w:rFonts w:hint="eastAsia"/>
          <w:b/>
        </w:rPr>
        <w:t>（</w:t>
      </w:r>
      <w:r w:rsidRPr="005C4FB2">
        <w:rPr>
          <w:rFonts w:hint="eastAsia"/>
          <w:b/>
        </w:rPr>
        <w:t>可选步骤</w:t>
      </w:r>
      <w:r>
        <w:rPr>
          <w:rFonts w:hint="eastAsia"/>
        </w:rPr>
        <w:t>：启用</w:t>
      </w:r>
      <w:r>
        <w:t>UEFI</w:t>
      </w:r>
      <w:r>
        <w:rPr>
          <w:rFonts w:hint="eastAsia"/>
        </w:rPr>
        <w:t>引导方式）：对于某些支持</w:t>
      </w:r>
      <w:r>
        <w:t>UEFI</w:t>
      </w:r>
      <w:r>
        <w:rPr>
          <w:rFonts w:hint="eastAsia"/>
        </w:rPr>
        <w:t>引导的电脑，必须启用</w:t>
      </w:r>
      <w:r>
        <w:t>UEFI</w:t>
      </w:r>
      <w:r>
        <w:rPr>
          <w:rFonts w:hint="eastAsia"/>
        </w:rPr>
        <w:t>引导功能才可以完成</w:t>
      </w:r>
      <w:r>
        <w:t xml:space="preserve"> Windows 8 </w:t>
      </w:r>
      <w:r>
        <w:rPr>
          <w:rFonts w:hint="eastAsia"/>
        </w:rPr>
        <w:t>的安装，请在</w:t>
      </w:r>
      <w:r>
        <w:t>BIOS</w:t>
      </w:r>
      <w:r>
        <w:rPr>
          <w:rFonts w:hint="eastAsia"/>
        </w:rPr>
        <w:t>设置界面中启用</w:t>
      </w:r>
      <w:r>
        <w:t>UEFI</w:t>
      </w:r>
      <w:r>
        <w:rPr>
          <w:rFonts w:hint="eastAsia"/>
        </w:rPr>
        <w:t>引导功能（具体设置位置请参考电脑说明书）：</w:t>
      </w:r>
      <w:r>
        <w:br/>
      </w:r>
      <w:r w:rsidRPr="00C47272">
        <w:rPr>
          <w:noProof/>
        </w:rPr>
        <w:pict>
          <v:shape id="图片 8" o:spid="_x0000_i1026" type="#_x0000_t75" style="width:295.5pt;height:234.75pt;visibility:visible">
            <v:imagedata r:id="rId6" o:title="" cropright="14858f"/>
          </v:shape>
        </w:pict>
      </w:r>
    </w:p>
    <w:p w:rsidR="003A3E17" w:rsidRDefault="003A3E17" w:rsidP="009E5FEE">
      <w:pPr>
        <w:pStyle w:val="ListParagraph"/>
        <w:numPr>
          <w:ilvl w:val="0"/>
          <w:numId w:val="2"/>
        </w:numPr>
        <w:ind w:firstLineChars="0"/>
      </w:pPr>
      <w:r>
        <w:rPr>
          <w:noProof/>
        </w:rPr>
        <w:pict>
          <v:shape id="图文框 12" o:spid="_x0000_s1026" style="position:absolute;left:0;text-align:left;margin-left:168.75pt;margin-top:-55.65pt;width:159pt;height:20.25pt;z-index:251658240;visibility:visible;v-text-anchor:middle" coordsize="2019300,2571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" adj="0,,0" path="m,l2019300,r,257175l,257175,,xm32147,32147r,192881l1987153,225028r,-192881l32147,32147xe" fillcolor="#c0504d" stroked="f" strokeweight="2pt">
            <v:stroke joinstyle="round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0;2019300,0;2019300,257175;0,257175;0,0;32147,32147;32147,225028;1987153,225028;1987153,32147;32147,32147" o:connectangles="0,0,0,0,0,0,0,0,0,0" textboxrect="3163,3163,18437,18437"/>
            <v:handles>
              <v:h position="@3,#0" polar="10800,10800"/>
              <v:h position="#2,#1" polar="10800,10800" radiusrange="0,10800"/>
            </v:handles>
          </v:shape>
        </w:pict>
      </w:r>
      <w:r>
        <w:rPr>
          <w:rFonts w:hint="eastAsia"/>
        </w:rPr>
        <w:t>如果从光盘启动，可能会出现“</w:t>
      </w:r>
      <w:r>
        <w:t>P</w:t>
      </w:r>
      <w:r w:rsidRPr="00EE2662">
        <w:t>ress any key to boot from cd/dvd</w:t>
      </w:r>
      <w:r>
        <w:t>…</w:t>
      </w:r>
      <w:r>
        <w:rPr>
          <w:rFonts w:hint="eastAsia"/>
        </w:rPr>
        <w:t>”，此时请按键盘上任意键继续：</w:t>
      </w:r>
      <w:r>
        <w:br/>
      </w:r>
      <w:r w:rsidRPr="00C47272">
        <w:rPr>
          <w:noProof/>
        </w:rPr>
        <w:pict>
          <v:shape id="图片 3" o:spid="_x0000_i1027" type="#_x0000_t75" style="width:359.25pt;height:52.5pt;visibility:visible">
            <v:imagedata r:id="rId7" o:title="" cropbottom="29974f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顺利启动到安装程序之后，将显示如下画面：</w:t>
      </w:r>
    </w:p>
    <w:p w:rsidR="003A3E17" w:rsidRDefault="003A3E17" w:rsidP="00027E15">
      <w:pPr>
        <w:jc w:val="center"/>
      </w:pPr>
      <w:r w:rsidRPr="00C47272">
        <w:rPr>
          <w:noProof/>
        </w:rPr>
        <w:pict>
          <v:shape id="图片 1" o:spid="_x0000_i1028" type="#_x0000_t75" style="width:396.75pt;height:292.5pt;visibility:visible">
            <v:imagedata r:id="rId8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选择语言、国家和键盘输入法后点击下一步：</w:t>
      </w:r>
    </w:p>
    <w:p w:rsidR="003A3E17" w:rsidRDefault="003A3E17" w:rsidP="00027E15">
      <w:pPr>
        <w:jc w:val="center"/>
      </w:pPr>
      <w:r w:rsidRPr="00C47272">
        <w:rPr>
          <w:noProof/>
        </w:rPr>
        <w:pict>
          <v:shape id="图片 13" o:spid="_x0000_i1029" type="#_x0000_t75" style="width:393.75pt;height:292.5pt;visibility:visible">
            <v:imagedata r:id="rId9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在开始安装界面，点击现在安装</w:t>
      </w:r>
    </w:p>
    <w:p w:rsidR="003A3E17" w:rsidRDefault="003A3E17" w:rsidP="00B53F5B">
      <w:pPr>
        <w:jc w:val="center"/>
      </w:pPr>
      <w:r w:rsidRPr="00C47272">
        <w:rPr>
          <w:noProof/>
        </w:rPr>
        <w:pict>
          <v:shape id="图片 14" o:spid="_x0000_i1030" type="#_x0000_t75" style="width:393.75pt;height:291.75pt;visibility:visible">
            <v:imagedata r:id="rId10" o:title=""/>
          </v:shape>
        </w:pict>
      </w:r>
    </w:p>
    <w:p w:rsidR="003A3E17" w:rsidRDefault="003A3E17" w:rsidP="007C5943"/>
    <w:p w:rsidR="003A3E17" w:rsidRDefault="003A3E17" w:rsidP="007C5943">
      <w:pPr>
        <w:jc w:val="left"/>
      </w:pPr>
    </w:p>
    <w:p w:rsidR="003A3E17" w:rsidRDefault="003A3E17" w:rsidP="007C5943">
      <w:pPr>
        <w:pStyle w:val="Heading2"/>
      </w:pPr>
      <w:r>
        <w:rPr>
          <w:rFonts w:hint="eastAsia"/>
        </w:rPr>
        <w:t>方法二：从现有</w:t>
      </w:r>
      <w:r>
        <w:t>Windows</w:t>
      </w:r>
      <w:r>
        <w:rPr>
          <w:rFonts w:hint="eastAsia"/>
        </w:rPr>
        <w:t>中启动安装</w:t>
      </w:r>
    </w:p>
    <w:p w:rsidR="003A3E17" w:rsidRDefault="003A3E17" w:rsidP="007C341A">
      <w:r>
        <w:rPr>
          <w:rFonts w:hint="eastAsia"/>
        </w:rPr>
        <w:t>如果希望直接在</w:t>
      </w:r>
      <w:r>
        <w:t xml:space="preserve"> Windows 7 </w:t>
      </w:r>
      <w:r>
        <w:rPr>
          <w:rFonts w:hint="eastAsia"/>
        </w:rPr>
        <w:t>中开始安装</w:t>
      </w:r>
      <w:r>
        <w:t xml:space="preserve"> Windows 8</w:t>
      </w:r>
      <w:r>
        <w:rPr>
          <w:rFonts w:hint="eastAsia"/>
        </w:rPr>
        <w:t>，可以首先将</w:t>
      </w:r>
      <w:r>
        <w:t xml:space="preserve">Windows 8 </w:t>
      </w:r>
      <w:r>
        <w:rPr>
          <w:rFonts w:hint="eastAsia"/>
        </w:rPr>
        <w:t>安装介质连接或插入到计算机，如果获得的是</w:t>
      </w:r>
      <w:r>
        <w:t xml:space="preserve">Windows 8 </w:t>
      </w:r>
      <w:r>
        <w:rPr>
          <w:rFonts w:hint="eastAsia"/>
        </w:rPr>
        <w:t>安装镜像文件（</w:t>
      </w:r>
      <w:r>
        <w:t>ISO</w:t>
      </w:r>
      <w:r>
        <w:rPr>
          <w:rFonts w:hint="eastAsia"/>
        </w:rPr>
        <w:t>），可以通过虚拟光驱软件将其加载为虚拟光驱，然后执行以下步骤：</w:t>
      </w:r>
    </w:p>
    <w:p w:rsidR="003A3E17" w:rsidRDefault="003A3E17" w:rsidP="00F0139C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从资源管理器的‘计算机“中找到并双击安装介质所在的盘符（如果弹出”用户帐户控制“对话框，请单击”是“）：</w:t>
      </w:r>
      <w:r>
        <w:br/>
      </w:r>
      <w:r w:rsidRPr="00C47272">
        <w:rPr>
          <w:noProof/>
        </w:rPr>
        <w:pict>
          <v:shape id="图片 5" o:spid="_x0000_i1031" type="#_x0000_t75" style="width:277.5pt;height:85.5pt;visibility:visible">
            <v:imagedata r:id="rId11" o:title="" croptop="22636f" cropbottom="19740f" cropleft="12135f" cropright="15663f"/>
          </v:shape>
        </w:pict>
      </w:r>
    </w:p>
    <w:p w:rsidR="003A3E17" w:rsidRDefault="003A3E17" w:rsidP="00DC6FC5">
      <w:pPr>
        <w:pStyle w:val="ListParagraph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稍等片刻，出现</w:t>
      </w:r>
      <w:r>
        <w:t xml:space="preserve">Windows 8 </w:t>
      </w:r>
      <w:r>
        <w:rPr>
          <w:rFonts w:hint="eastAsia"/>
        </w:rPr>
        <w:t>安装欢迎界面，在此界面中选择默认选项，以便获取</w:t>
      </w:r>
      <w:r>
        <w:t xml:space="preserve">Windows </w:t>
      </w:r>
      <w:r>
        <w:rPr>
          <w:rFonts w:hint="eastAsia"/>
        </w:rPr>
        <w:t>安装程序的最新版本：</w:t>
      </w:r>
      <w:r>
        <w:br/>
      </w:r>
      <w:r w:rsidRPr="00C47272">
        <w:rPr>
          <w:noProof/>
        </w:rPr>
        <w:pict>
          <v:shape id="图片 29" o:spid="_x0000_i1032" type="#_x0000_t75" style="width:413.25pt;height:324.75pt;visibility:visible">
            <v:imagedata r:id="rId12" o:title=""/>
          </v:shape>
        </w:pict>
      </w:r>
    </w:p>
    <w:p w:rsidR="003A3E17" w:rsidRDefault="003A3E17" w:rsidP="00932AC4">
      <w:pPr>
        <w:pStyle w:val="ListParagraph"/>
        <w:ind w:left="420" w:firstLineChars="0" w:firstLine="0"/>
        <w:jc w:val="left"/>
      </w:pPr>
    </w:p>
    <w:p w:rsidR="003A3E17" w:rsidRDefault="003A3E17" w:rsidP="00773A9D">
      <w:pPr>
        <w:pStyle w:val="Heading2"/>
      </w:pPr>
      <w:r>
        <w:rPr>
          <w:rFonts w:hint="eastAsia"/>
        </w:rPr>
        <w:t>方法三：从互联网下载安装程序</w:t>
      </w:r>
    </w:p>
    <w:p w:rsidR="003A3E17" w:rsidRDefault="003A3E17" w:rsidP="00773A9D">
      <w:r>
        <w:rPr>
          <w:rFonts w:hint="eastAsia"/>
        </w:rPr>
        <w:t>如果从互联网下载安装</w:t>
      </w:r>
      <w:r>
        <w:t xml:space="preserve"> Windows 8</w:t>
      </w:r>
      <w:r>
        <w:rPr>
          <w:rFonts w:hint="eastAsia"/>
        </w:rPr>
        <w:t>，请执行以下步骤：</w:t>
      </w:r>
    </w:p>
    <w:p w:rsidR="003A3E17" w:rsidRPr="00794221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hint="eastAsia"/>
        </w:rPr>
        <w:t>在当前</w:t>
      </w:r>
      <w:r>
        <w:t>Windows</w:t>
      </w:r>
      <w:r>
        <w:rPr>
          <w:rFonts w:hint="eastAsia"/>
        </w:rPr>
        <w:t>中打开浏览器访问以下网址，下载</w:t>
      </w:r>
      <w:r>
        <w:t xml:space="preserve">Windows 8 </w:t>
      </w:r>
      <w:r>
        <w:rPr>
          <w:rFonts w:hint="eastAsia"/>
        </w:rPr>
        <w:t>在线安装程序：</w:t>
      </w:r>
      <w:r>
        <w:br/>
      </w:r>
      <w:hyperlink r:id="rId13" w:history="1">
        <w:r w:rsidRPr="00F50362">
          <w:rPr>
            <w:rStyle w:val="Hyperlink"/>
          </w:rPr>
          <w:t xml:space="preserve"> http://www.33lc.com/soft/15450.html</w:t>
        </w:r>
      </w:hyperlink>
    </w:p>
    <w:p w:rsidR="003A3E17" w:rsidRPr="000133ED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cs="Calibri" w:hint="eastAsia"/>
          <w:color w:val="000000"/>
          <w:szCs w:val="18"/>
        </w:rPr>
        <w:t>按要求填写注册信息，并单击下载按钮：</w:t>
      </w:r>
      <w:r>
        <w:rPr>
          <w:rFonts w:cs="Calibri"/>
          <w:color w:val="000000"/>
          <w:szCs w:val="18"/>
        </w:rPr>
        <w:br/>
      </w:r>
      <w:r w:rsidRPr="00C47272">
        <w:rPr>
          <w:noProof/>
        </w:rPr>
        <w:pict>
          <v:shape id="图片 30" o:spid="_x0000_i1033" type="#_x0000_t75" style="width:378pt;height:224.25pt;visibility:visible">
            <v:imagedata r:id="rId14" o:title=""/>
          </v:shape>
        </w:pict>
      </w:r>
    </w:p>
    <w:p w:rsidR="003A3E17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hint="eastAsia"/>
        </w:rPr>
        <w:t>在浏览器提示下载时选择“运行”：</w:t>
      </w:r>
      <w:r>
        <w:br/>
      </w:r>
      <w:r w:rsidRPr="00C47272">
        <w:rPr>
          <w:noProof/>
        </w:rPr>
        <w:pict>
          <v:shape id="图片 31" o:spid="_x0000_i1034" type="#_x0000_t75" style="width:413.25pt;height:53.25pt;visibility:visible">
            <v:imagedata r:id="rId15" o:title=""/>
          </v:shape>
        </w:pict>
      </w:r>
    </w:p>
    <w:p w:rsidR="003A3E17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hint="eastAsia"/>
        </w:rPr>
        <w:t>在线安装程序将会在下载完成之后自动启动（如果弹出用户帐户控制对话框，请单击“是”）：</w:t>
      </w:r>
      <w:r>
        <w:br/>
      </w:r>
      <w:r w:rsidRPr="00C47272">
        <w:rPr>
          <w:noProof/>
        </w:rPr>
        <w:pict>
          <v:shape id="图片 32" o:spid="_x0000_i1035" type="#_x0000_t75" style="width:325.5pt;height:127.5pt;visibility:visible">
            <v:imagedata r:id="rId16" o:title=""/>
          </v:shape>
        </w:pict>
      </w:r>
    </w:p>
    <w:p w:rsidR="003A3E17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hint="eastAsia"/>
        </w:rPr>
        <w:t>稍等片刻，出现在线安装向导，首先进行当前软硬件配置与</w:t>
      </w:r>
      <w:r>
        <w:t xml:space="preserve"> Windows 8 </w:t>
      </w:r>
      <w:r>
        <w:rPr>
          <w:rFonts w:hint="eastAsia"/>
        </w:rPr>
        <w:t>的兼容性检测：</w:t>
      </w:r>
      <w:r w:rsidRPr="00C47272">
        <w:rPr>
          <w:noProof/>
        </w:rPr>
        <w:pict>
          <v:shape id="图片 33" o:spid="_x0000_i1036" type="#_x0000_t75" style="width:411.75pt;height:166.5pt;visibility:visible">
            <v:imagedata r:id="rId17" o:title=""/>
          </v:shape>
        </w:pict>
      </w:r>
    </w:p>
    <w:p w:rsidR="003A3E17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hint="eastAsia"/>
        </w:rPr>
        <w:t>单击“查看兼容性报告”可以查看具体的兼容性信息：</w:t>
      </w:r>
      <w:r>
        <w:br/>
      </w:r>
      <w:r w:rsidRPr="00C47272">
        <w:rPr>
          <w:noProof/>
        </w:rPr>
        <w:pict>
          <v:shape id="图片 34" o:spid="_x0000_i1037" type="#_x0000_t75" style="width:348pt;height:351pt;visibility:visible">
            <v:imagedata r:id="rId18" o:title=""/>
          </v:shape>
        </w:pict>
      </w:r>
    </w:p>
    <w:p w:rsidR="003A3E17" w:rsidRPr="009F01E1" w:rsidRDefault="003A3E17" w:rsidP="009F01E1">
      <w:pPr>
        <w:pStyle w:val="ListParagraph"/>
        <w:numPr>
          <w:ilvl w:val="0"/>
          <w:numId w:val="7"/>
        </w:numPr>
        <w:ind w:firstLineChars="0"/>
      </w:pPr>
      <w:r>
        <w:rPr>
          <w:rFonts w:hint="eastAsia"/>
        </w:rPr>
        <w:t>如果没有阻止安装的严重兼容问题，则可以单击“下一步”继续安装：</w:t>
      </w:r>
      <w:r>
        <w:br/>
      </w:r>
      <w:r w:rsidRPr="00C47272">
        <w:rPr>
          <w:noProof/>
        </w:rPr>
        <w:pict>
          <v:shape id="图片 35" o:spid="_x0000_i1038" type="#_x0000_t75" style="width:414pt;height:324.75pt;visibility:visible">
            <v:imagedata r:id="rId19" o:title=""/>
          </v:shape>
        </w:pict>
      </w:r>
    </w:p>
    <w:p w:rsidR="003A3E17" w:rsidRDefault="003A3E17" w:rsidP="00773A9D"/>
    <w:p w:rsidR="003A3E17" w:rsidRPr="00773A9D" w:rsidRDefault="003A3E17" w:rsidP="00773A9D"/>
    <w:p w:rsidR="003A3E17" w:rsidRDefault="003A3E17" w:rsidP="00464F40">
      <w:pPr>
        <w:pStyle w:val="Heading1"/>
      </w:pPr>
      <w:r>
        <w:rPr>
          <w:rFonts w:hint="eastAsia"/>
        </w:rPr>
        <w:t>三、安装</w:t>
      </w:r>
      <w:r>
        <w:t>Windows 8</w:t>
      </w:r>
    </w:p>
    <w:p w:rsidR="003A3E17" w:rsidRPr="00886816" w:rsidRDefault="003A3E17" w:rsidP="00F977FF">
      <w:pPr>
        <w:jc w:val="left"/>
        <w:rPr>
          <w:i/>
        </w:rPr>
      </w:pPr>
      <w:r w:rsidRPr="00886816">
        <w:rPr>
          <w:rFonts w:hint="eastAsia"/>
          <w:i/>
        </w:rPr>
        <w:t>以下截图在光盘启动时截取，其他安装方式步骤相同，界面可能稍有差异。</w:t>
      </w:r>
    </w:p>
    <w:p w:rsidR="003A3E17" w:rsidRDefault="003A3E17" w:rsidP="00A05713">
      <w:pPr>
        <w:pStyle w:val="ListParagraph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完成上述三种步骤之后开始安装</w:t>
      </w:r>
      <w:bookmarkStart w:id="4" w:name="_GoBack"/>
      <w:bookmarkEnd w:id="4"/>
      <w:r>
        <w:rPr>
          <w:rFonts w:hint="eastAsia"/>
        </w:rPr>
        <w:t>，首先需要输入产品密钥，对于平板电脑，可以点击右侧键盘按钮，通过屏幕键盘输入：</w:t>
      </w:r>
    </w:p>
    <w:p w:rsidR="003A3E17" w:rsidRDefault="003A3E17" w:rsidP="00A05713">
      <w:pPr>
        <w:pStyle w:val="ListParagraph"/>
        <w:ind w:left="420" w:firstLineChars="0" w:firstLine="0"/>
        <w:jc w:val="center"/>
      </w:pPr>
      <w:r w:rsidRPr="00C47272">
        <w:rPr>
          <w:noProof/>
        </w:rPr>
        <w:pict>
          <v:shape id="图片 18" o:spid="_x0000_i1039" type="#_x0000_t75" style="width:392.25pt;height:295.5pt;visibility:visible">
            <v:imagedata r:id="rId20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在许可协议描述界面，选择接受许可协议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19" o:spid="_x0000_i1040" type="#_x0000_t75" style="width:393.75pt;height:295.5pt;visibility:visible">
            <v:imagedata r:id="rId21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在安装类型中，选择“自定义”：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6" o:spid="_x0000_i1041" type="#_x0000_t75" style="width:396.75pt;height:296.25pt;visibility:visible">
            <v:imagedata r:id="rId22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在系统界面中，点击选择需要安装的分区，然后点击下一步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7" o:spid="_x0000_i1042" type="#_x0000_t75" style="width:394.5pt;height:295.5pt;visibility:visible">
            <v:imagedata r:id="rId23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在一段时间后，</w:t>
      </w:r>
      <w:r>
        <w:t>Windows 8</w:t>
      </w:r>
      <w:r>
        <w:rPr>
          <w:rFonts w:hint="eastAsia"/>
        </w:rPr>
        <w:t>会自动重启，开启系统配置向导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20" o:spid="_x0000_i1043" type="#_x0000_t75" style="width:392.25pt;height:294.75pt;visibility:visible">
            <v:imagedata r:id="rId24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根据您的需要，设定</w:t>
      </w:r>
      <w:r>
        <w:t xml:space="preserve">Windows 8 </w:t>
      </w:r>
      <w:r>
        <w:rPr>
          <w:rFonts w:hint="eastAsia"/>
        </w:rPr>
        <w:t>系统的背景颜色和</w:t>
      </w:r>
      <w:r>
        <w:t>PC</w:t>
      </w:r>
      <w:r>
        <w:rPr>
          <w:rFonts w:hint="eastAsia"/>
        </w:rPr>
        <w:t>名称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21" o:spid="_x0000_i1044" type="#_x0000_t75" style="width:393.75pt;height:296.25pt;visibility:visible">
            <v:imagedata r:id="rId25" o:title=""/>
          </v:shape>
        </w:pict>
      </w:r>
      <w:r>
        <w:rPr>
          <w:noProof/>
        </w:rPr>
        <w:br/>
      </w:r>
      <w:r>
        <w:rPr>
          <w:rFonts w:hint="eastAsia"/>
        </w:rPr>
        <w:t>触摸设备该如何操作？</w:t>
      </w:r>
      <w:r>
        <w:t xml:space="preserve"> </w:t>
      </w:r>
      <w:hyperlink w:anchor="_4：系统自带软键盘无法弹出的解决方法" w:history="1">
        <w:r w:rsidRPr="0037208B">
          <w:rPr>
            <w:rStyle w:val="Hyperlink"/>
            <w:rFonts w:hint="eastAsia"/>
            <w:b/>
          </w:rPr>
          <w:t>请点这里</w:t>
        </w:r>
      </w:hyperlink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如果</w:t>
      </w:r>
      <w:r>
        <w:t xml:space="preserve">Windows </w:t>
      </w:r>
      <w:r>
        <w:rPr>
          <w:rFonts w:hint="eastAsia"/>
        </w:rPr>
        <w:t>安装程序默认安装了无线网卡的驱动程序，并且周围有无线网络，那么通过安装向导可以连接到</w:t>
      </w:r>
      <w:r>
        <w:t>Internet</w:t>
      </w:r>
      <w:r>
        <w:rPr>
          <w:rFonts w:hint="eastAsia"/>
        </w:rPr>
        <w:t>。在无线网络列表中选择可以连接到的无线网络：</w:t>
      </w:r>
    </w:p>
    <w:p w:rsidR="003A3E17" w:rsidRDefault="003A3E17" w:rsidP="00B27ABC">
      <w:pPr>
        <w:pStyle w:val="ListParagraph"/>
        <w:ind w:left="420" w:firstLineChars="0" w:firstLine="0"/>
        <w:jc w:val="center"/>
      </w:pPr>
      <w:r w:rsidRPr="00C47272">
        <w:rPr>
          <w:noProof/>
        </w:rPr>
        <w:pict>
          <v:shape id="图片 23" o:spid="_x0000_i1045" type="#_x0000_t75" style="width:395.25pt;height:282.75pt;visibility:visible">
            <v:imagedata r:id="rId26" o:title=""/>
          </v:shape>
        </w:pict>
      </w:r>
    </w:p>
    <w:p w:rsidR="003A3E17" w:rsidRDefault="003A3E17" w:rsidP="00EA0C95">
      <w:pPr>
        <w:pStyle w:val="ListParagraph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提示输入无线网络密码，平板电脑可以通过屏幕键盘进行输入：</w:t>
      </w:r>
    </w:p>
    <w:p w:rsidR="003A3E17" w:rsidRPr="00D709A6" w:rsidRDefault="003A3E17" w:rsidP="001133E8">
      <w:pPr>
        <w:pStyle w:val="ListParagraph"/>
        <w:ind w:left="420" w:firstLineChars="0" w:firstLine="0"/>
      </w:pPr>
      <w:r w:rsidRPr="00C47272">
        <w:rPr>
          <w:noProof/>
        </w:rPr>
        <w:pict>
          <v:shape id="图片 28" o:spid="_x0000_i1046" type="#_x0000_t75" style="width:393pt;height:242.25pt;visibility:visible">
            <v:imagedata r:id="rId27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在设置项目中，选择“使用快速设置”：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22" o:spid="_x0000_i1047" type="#_x0000_t75" style="width:394.5pt;height:295.5pt;visibility:visible">
            <v:imagedata r:id="rId28" o:title=""/>
          </v:shape>
        </w:pict>
      </w:r>
    </w:p>
    <w:p w:rsidR="003A3E17" w:rsidRPr="00462C99" w:rsidRDefault="003A3E17" w:rsidP="00427BF8">
      <w:r>
        <w:rPr>
          <w:rFonts w:hint="eastAsia"/>
        </w:rPr>
        <w:t>“自定义”选项包含什么配置？</w:t>
      </w:r>
      <w:r>
        <w:t xml:space="preserve"> </w:t>
      </w:r>
      <w:hyperlink w:anchor="_3：使用自定义配置而不是快速配置完成设定向导" w:history="1">
        <w:r w:rsidRPr="0037208B">
          <w:rPr>
            <w:rStyle w:val="Hyperlink"/>
            <w:rFonts w:hint="eastAsia"/>
            <w:b/>
          </w:rPr>
          <w:t>请点这里</w:t>
        </w:r>
      </w:hyperlink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在登录到</w:t>
      </w:r>
      <w:r>
        <w:t>PC</w:t>
      </w:r>
      <w:r>
        <w:rPr>
          <w:rFonts w:hint="eastAsia"/>
        </w:rPr>
        <w:t>的选项中，使用您的</w:t>
      </w:r>
      <w:r>
        <w:t>Microsoft</w:t>
      </w:r>
      <w:r>
        <w:rPr>
          <w:rFonts w:hint="eastAsia"/>
        </w:rPr>
        <w:t>账号（即</w:t>
      </w:r>
      <w:r w:rsidRPr="00A8244C">
        <w:rPr>
          <w:b/>
        </w:rPr>
        <w:t>Windows Live</w:t>
      </w:r>
      <w:r w:rsidRPr="00A8244C">
        <w:rPr>
          <w:rFonts w:hint="eastAsia"/>
          <w:b/>
        </w:rPr>
        <w:t>账号</w:t>
      </w:r>
      <w:r>
        <w:rPr>
          <w:rFonts w:hint="eastAsia"/>
          <w:b/>
        </w:rPr>
        <w:t>）</w:t>
      </w:r>
      <w:r>
        <w:rPr>
          <w:rFonts w:hint="eastAsia"/>
        </w:rPr>
        <w:t>登陆您的</w:t>
      </w:r>
      <w:r>
        <w:t>PC</w:t>
      </w:r>
      <w:r>
        <w:rPr>
          <w:rFonts w:hint="eastAsia"/>
        </w:rPr>
        <w:t>，这样做的好处是，您的个人配置喜好能够在不同设备上进行同步：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9" o:spid="_x0000_i1048" type="#_x0000_t75" style="width:391.5pt;height:294pt;visibility:visible">
            <v:imagedata r:id="rId29" o:title=""/>
          </v:shape>
        </w:pict>
      </w:r>
    </w:p>
    <w:p w:rsidR="003A3E17" w:rsidRDefault="003A3E17" w:rsidP="00427BF8">
      <w:r>
        <w:rPr>
          <w:rFonts w:hint="eastAsia"/>
        </w:rPr>
        <w:t>想使用传统的</w:t>
      </w:r>
      <w:r>
        <w:t>PC</w:t>
      </w:r>
      <w:r>
        <w:rPr>
          <w:rFonts w:hint="eastAsia"/>
        </w:rPr>
        <w:t>本地账户？</w:t>
      </w:r>
      <w:r>
        <w:t xml:space="preserve"> </w:t>
      </w:r>
      <w:hyperlink w:anchor="_4：创建本地用户使用Windows_8" w:history="1">
        <w:r w:rsidRPr="0037208B">
          <w:rPr>
            <w:rStyle w:val="Hyperlink"/>
            <w:rFonts w:hint="eastAsia"/>
            <w:b/>
          </w:rPr>
          <w:t>请点这里</w:t>
        </w:r>
      </w:hyperlink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输入</w:t>
      </w:r>
      <w:r>
        <w:t>Microsoft</w:t>
      </w:r>
      <w:r>
        <w:rPr>
          <w:rFonts w:hint="eastAsia"/>
        </w:rPr>
        <w:t>账户的密码：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17" o:spid="_x0000_i1049" type="#_x0000_t75" style="width:391.5pt;height:294pt;visibility:visible">
            <v:imagedata r:id="rId30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输入您的账户的安全设定，当您无法登录时，可以选择使用这个号码进行密码找回：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26" o:spid="_x0000_i1050" type="#_x0000_t75" style="width:396pt;height:264.75pt;visibility:visible">
            <v:imagedata r:id="rId31" o:title=""/>
          </v:shape>
        </w:pict>
      </w:r>
    </w:p>
    <w:p w:rsidR="003A3E17" w:rsidRDefault="003A3E17" w:rsidP="00427BF8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点击</w:t>
      </w:r>
      <w:r>
        <w:t>”</w:t>
      </w:r>
      <w:r>
        <w:rPr>
          <w:rFonts w:hint="eastAsia"/>
        </w:rPr>
        <w:t>下一步</w:t>
      </w:r>
      <w:r>
        <w:t>”</w:t>
      </w:r>
      <w:r>
        <w:rPr>
          <w:rFonts w:hint="eastAsia"/>
        </w:rPr>
        <w:t>，等待一段时间后，就可以看到</w:t>
      </w:r>
      <w:r>
        <w:t>Windows 8</w:t>
      </w:r>
      <w:r>
        <w:rPr>
          <w:rFonts w:hint="eastAsia"/>
        </w:rPr>
        <w:t>的开始界面了！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16" o:spid="_x0000_i1051" type="#_x0000_t75" style="width:391.5pt;height:294pt;visibility:visible">
            <v:imagedata r:id="rId32" o:title=""/>
          </v:shape>
        </w:pict>
      </w:r>
    </w:p>
    <w:p w:rsidR="003A3E17" w:rsidRDefault="003A3E17" w:rsidP="00427BF8">
      <w:r>
        <w:t>Windows Live</w:t>
      </w:r>
      <w:r>
        <w:rPr>
          <w:rFonts w:hint="eastAsia"/>
        </w:rPr>
        <w:t>会自动同步您的账户的设置，方便您的使用</w:t>
      </w:r>
    </w:p>
    <w:p w:rsidR="003A3E17" w:rsidRDefault="003A3E17" w:rsidP="00427BF8"/>
    <w:p w:rsidR="003A3E17" w:rsidRDefault="003A3E17" w:rsidP="00427BF8"/>
    <w:p w:rsidR="003A3E17" w:rsidRPr="00BC529F" w:rsidRDefault="003A3E17" w:rsidP="00740F69">
      <w:pPr>
        <w:pStyle w:val="Heading1"/>
      </w:pPr>
      <w:bookmarkStart w:id="5" w:name="_安装注意事项"/>
      <w:bookmarkStart w:id="6" w:name="_Toc317523473"/>
      <w:bookmarkStart w:id="7" w:name="_Toc317524062"/>
      <w:bookmarkEnd w:id="5"/>
      <w:r>
        <w:rPr>
          <w:rFonts w:hint="eastAsia"/>
        </w:rPr>
        <w:t>附、</w:t>
      </w:r>
      <w:r w:rsidRPr="00BC529F">
        <w:rPr>
          <w:rFonts w:hint="eastAsia"/>
        </w:rPr>
        <w:t>安装</w:t>
      </w:r>
      <w:bookmarkEnd w:id="6"/>
      <w:bookmarkEnd w:id="7"/>
      <w:r w:rsidRPr="00BC529F">
        <w:rPr>
          <w:rFonts w:hint="eastAsia"/>
        </w:rPr>
        <w:t>注意事项</w:t>
      </w:r>
    </w:p>
    <w:p w:rsidR="003A3E17" w:rsidRDefault="003A3E17" w:rsidP="00E42CB6">
      <w:pPr>
        <w:pStyle w:val="Heading2"/>
      </w:pPr>
      <w:bookmarkStart w:id="8" w:name="_1：创建本地用户使用Windows_8"/>
      <w:bookmarkStart w:id="9" w:name="_2：使用自定义配置而不是快速配置完成设定向导"/>
      <w:bookmarkStart w:id="10" w:name="_3：系统无法引导安装程序时的解决方法"/>
      <w:bookmarkStart w:id="11" w:name="_4：系统自带软键盘无法弹出的解决方法"/>
      <w:bookmarkEnd w:id="8"/>
      <w:bookmarkEnd w:id="9"/>
      <w:bookmarkEnd w:id="10"/>
      <w:bookmarkEnd w:id="11"/>
      <w:r>
        <w:t>1</w:t>
      </w:r>
      <w:r>
        <w:rPr>
          <w:rFonts w:hint="eastAsia"/>
        </w:rPr>
        <w:t>：使用触摸设备输入系统信息</w:t>
      </w:r>
    </w:p>
    <w:p w:rsidR="003A3E17" w:rsidRDefault="003A3E17" w:rsidP="0010663A">
      <w:pPr>
        <w:pStyle w:val="ListParagraph"/>
        <w:numPr>
          <w:ilvl w:val="0"/>
          <w:numId w:val="2"/>
        </w:numPr>
        <w:ind w:firstLineChars="0"/>
      </w:pPr>
      <w:r>
        <w:rPr>
          <w:rFonts w:hint="eastAsia"/>
        </w:rPr>
        <w:t>使用触摸设备时，您可以点击信息输入框来唤出系统自带的软键盘：</w:t>
      </w:r>
    </w:p>
    <w:p w:rsidR="003A3E17" w:rsidRPr="0010663A" w:rsidRDefault="003A3E17" w:rsidP="00291CB5">
      <w:pPr>
        <w:jc w:val="center"/>
      </w:pPr>
      <w:r w:rsidRPr="00C47272">
        <w:rPr>
          <w:noProof/>
        </w:rPr>
        <w:pict>
          <v:shape id="图片 4" o:spid="_x0000_i1052" type="#_x0000_t75" style="width:307.5pt;height:230.25pt;visibility:visible">
            <v:imagedata r:id="rId33" o:title=""/>
          </v:shape>
        </w:pict>
      </w:r>
    </w:p>
    <w:p w:rsidR="003A3E17" w:rsidRDefault="003A3E17" w:rsidP="00DD78F4">
      <w:pPr>
        <w:pStyle w:val="Heading2"/>
      </w:pPr>
      <w:bookmarkStart w:id="12" w:name="_3：使用自定义配置而不是快速配置完成设定向导"/>
      <w:bookmarkStart w:id="13" w:name="_Toc317523477"/>
      <w:bookmarkStart w:id="14" w:name="_Toc317524066"/>
      <w:bookmarkEnd w:id="12"/>
      <w:r>
        <w:t>2</w:t>
      </w:r>
      <w:r>
        <w:rPr>
          <w:rFonts w:hint="eastAsia"/>
        </w:rPr>
        <w:t>：使用自定义配置完成设定向导</w:t>
      </w:r>
      <w:bookmarkEnd w:id="13"/>
      <w:bookmarkEnd w:id="14"/>
    </w:p>
    <w:p w:rsidR="003A3E17" w:rsidRDefault="003A3E17" w:rsidP="00DD78F4">
      <w:r>
        <w:rPr>
          <w:rFonts w:hint="eastAsia"/>
        </w:rPr>
        <w:t>快速设定中，微软会根据大部分用户的使用习惯，为您推荐一些系统的最佳设定，如果您需要进行更改，可以选择“自定义”按钮，其中将包含如下配置项目：</w:t>
      </w:r>
    </w:p>
    <w:p w:rsidR="003A3E17" w:rsidRDefault="003A3E17" w:rsidP="00DD78F4"/>
    <w:p w:rsidR="003A3E17" w:rsidRDefault="003A3E17" w:rsidP="00DD78F4">
      <w:r>
        <w:rPr>
          <w:rFonts w:hint="eastAsia"/>
        </w:rPr>
        <w:t>有关网络访问的设定，提示您将要连接的网络中，您对系统数据的共享配置：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10" o:spid="_x0000_i1053" type="#_x0000_t75" style="width:345.75pt;height:259.5pt;visibility:visible">
            <v:imagedata r:id="rId34" o:title=""/>
          </v:shape>
        </w:pict>
      </w:r>
    </w:p>
    <w:p w:rsidR="003A3E17" w:rsidRDefault="003A3E17" w:rsidP="00DD78F4">
      <w:r>
        <w:rPr>
          <w:rFonts w:hint="eastAsia"/>
        </w:rPr>
        <w:t>有关保护</w:t>
      </w:r>
      <w:r>
        <w:t>PC</w:t>
      </w:r>
      <w:r>
        <w:rPr>
          <w:rFonts w:hint="eastAsia"/>
        </w:rPr>
        <w:t>的设定，提示您将如何使用</w:t>
      </w:r>
      <w:r>
        <w:t xml:space="preserve">Windows </w:t>
      </w:r>
      <w:r>
        <w:rPr>
          <w:rFonts w:hint="eastAsia"/>
        </w:rPr>
        <w:t>更新和</w:t>
      </w:r>
      <w:r>
        <w:t>Smart Screen</w:t>
      </w:r>
      <w:r>
        <w:rPr>
          <w:rFonts w:hint="eastAsia"/>
        </w:rPr>
        <w:t>配置项目：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11" o:spid="_x0000_i1054" type="#_x0000_t75" style="width:345.75pt;height:259.5pt;visibility:visible">
            <v:imagedata r:id="rId35" o:title=""/>
          </v:shape>
        </w:pict>
      </w:r>
    </w:p>
    <w:p w:rsidR="003A3E17" w:rsidRDefault="003A3E17" w:rsidP="00DD78F4">
      <w:r>
        <w:rPr>
          <w:rFonts w:hint="eastAsia"/>
        </w:rPr>
        <w:t>有关反馈信息的设定，提示您将如何设定反馈信息，以便微软能够对</w:t>
      </w:r>
      <w:r>
        <w:t>Windows 8</w:t>
      </w:r>
      <w:r>
        <w:rPr>
          <w:rFonts w:hint="eastAsia"/>
        </w:rPr>
        <w:t>和应用有更好的改进：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15" o:spid="_x0000_i1055" type="#_x0000_t75" style="width:291.75pt;height:219pt;visibility:visible">
            <v:imagedata r:id="rId36" o:title=""/>
          </v:shape>
        </w:pict>
      </w:r>
    </w:p>
    <w:p w:rsidR="003A3E17" w:rsidRDefault="003A3E17" w:rsidP="00DD78F4">
      <w:r>
        <w:rPr>
          <w:rFonts w:hint="eastAsia"/>
        </w:rPr>
        <w:t>有关疑难解答和应用信息共享的设定，提供了您可以配置疑难解答的方式和应用程序共享信息的行为：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24" o:spid="_x0000_i1056" type="#_x0000_t75" style="width:330pt;height:247.5pt;visibility:visible">
            <v:imagedata r:id="rId37" o:title=""/>
          </v:shape>
        </w:pict>
      </w:r>
    </w:p>
    <w:p w:rsidR="003A3E17" w:rsidRDefault="003A3E17" w:rsidP="00DD78F4"/>
    <w:p w:rsidR="003A3E17" w:rsidRDefault="003A3E17" w:rsidP="00DD78F4">
      <w:pPr>
        <w:pStyle w:val="Heading2"/>
      </w:pPr>
      <w:bookmarkStart w:id="15" w:name="_4：创建本地用户使用Windows_8"/>
      <w:bookmarkStart w:id="16" w:name="_Toc317523476"/>
      <w:bookmarkStart w:id="17" w:name="_Toc317524065"/>
      <w:bookmarkEnd w:id="15"/>
      <w:r>
        <w:t>3</w:t>
      </w:r>
      <w:r>
        <w:rPr>
          <w:rFonts w:hint="eastAsia"/>
        </w:rPr>
        <w:t>：</w:t>
      </w:r>
      <w:bookmarkEnd w:id="16"/>
      <w:bookmarkEnd w:id="17"/>
      <w:r>
        <w:rPr>
          <w:rFonts w:hint="eastAsia"/>
        </w:rPr>
        <w:t>创建本地用户使用</w:t>
      </w:r>
      <w:r>
        <w:t>Windows 8</w:t>
      </w:r>
    </w:p>
    <w:p w:rsidR="003A3E17" w:rsidRDefault="003A3E17" w:rsidP="00DD78F4">
      <w:r>
        <w:rPr>
          <w:rFonts w:hint="eastAsia"/>
        </w:rPr>
        <w:t>在安装过程中“登录到电脑”界面，如果想使用本地用户而不是网络帐户来登录</w:t>
      </w:r>
      <w:r>
        <w:t>Windows 8</w:t>
      </w:r>
      <w:r>
        <w:rPr>
          <w:rFonts w:hint="eastAsia"/>
        </w:rPr>
        <w:t>，</w:t>
      </w:r>
    </w:p>
    <w:p w:rsidR="003A3E17" w:rsidRDefault="003A3E17" w:rsidP="00DD78F4">
      <w:r>
        <w:rPr>
          <w:rFonts w:hint="eastAsia"/>
        </w:rPr>
        <w:t>您只需选择下方的“不想用</w:t>
      </w:r>
      <w:r>
        <w:t xml:space="preserve"> Microsoft </w:t>
      </w:r>
      <w:r>
        <w:rPr>
          <w:rFonts w:hint="eastAsia"/>
        </w:rPr>
        <w:t>帐户登录”即可：</w:t>
      </w:r>
    </w:p>
    <w:p w:rsidR="003A3E17" w:rsidRPr="00A51EF3" w:rsidRDefault="003A3E17" w:rsidP="00291CB5">
      <w:pPr>
        <w:jc w:val="center"/>
      </w:pPr>
      <w:r w:rsidRPr="00C47272">
        <w:rPr>
          <w:noProof/>
        </w:rPr>
        <w:pict>
          <v:shape id="图片 25" o:spid="_x0000_i1057" type="#_x0000_t75" style="width:315pt;height:236.25pt;visibility:visible">
            <v:imagedata r:id="rId38" o:title=""/>
          </v:shape>
        </w:pict>
      </w:r>
    </w:p>
    <w:p w:rsidR="003A3E17" w:rsidRDefault="003A3E17" w:rsidP="00DD78F4">
      <w:r>
        <w:rPr>
          <w:rFonts w:hint="eastAsia"/>
        </w:rPr>
        <w:t>这时您可以根据需要配置本地用户：</w:t>
      </w:r>
    </w:p>
    <w:p w:rsidR="003A3E17" w:rsidRDefault="003A3E17" w:rsidP="00291CB5">
      <w:pPr>
        <w:jc w:val="center"/>
      </w:pPr>
      <w:r w:rsidRPr="00C47272">
        <w:rPr>
          <w:noProof/>
        </w:rPr>
        <w:pict>
          <v:shape id="图片 27" o:spid="_x0000_i1058" type="#_x0000_t75" style="width:330pt;height:247.5pt;visibility:visible">
            <v:imagedata r:id="rId39" o:title=""/>
          </v:shape>
        </w:pict>
      </w:r>
    </w:p>
    <w:p w:rsidR="003A3E17" w:rsidRPr="00A51EF3" w:rsidRDefault="003A3E17" w:rsidP="00DD78F4">
      <w:r>
        <w:rPr>
          <w:rFonts w:hint="eastAsia"/>
        </w:rPr>
        <w:t>当</w:t>
      </w:r>
      <w:r>
        <w:t>Windows</w:t>
      </w:r>
      <w:r>
        <w:rPr>
          <w:rFonts w:hint="eastAsia"/>
        </w:rPr>
        <w:t>没有检测到有效网络时，系统会自动跳转到本地用户的创建界面。</w:t>
      </w:r>
    </w:p>
    <w:p w:rsidR="003A3E17" w:rsidRDefault="003A3E17" w:rsidP="00A51EF3"/>
    <w:sectPr w:rsidR="003A3E17" w:rsidSect="009B19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微软雅黑">
    <w:altName w:val="仿宋_GB2312"/>
    <w:panose1 w:val="00000000000000000000"/>
    <w:charset w:val="86"/>
    <w:family w:val="swiss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D313B"/>
    <w:multiLevelType w:val="hybridMultilevel"/>
    <w:tmpl w:val="B3FEC2A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E0A37EE"/>
    <w:multiLevelType w:val="hybridMultilevel"/>
    <w:tmpl w:val="BF30362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E5874F2"/>
    <w:multiLevelType w:val="hybridMultilevel"/>
    <w:tmpl w:val="183068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13F319B"/>
    <w:multiLevelType w:val="hybridMultilevel"/>
    <w:tmpl w:val="D648242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5B83EB3"/>
    <w:multiLevelType w:val="hybridMultilevel"/>
    <w:tmpl w:val="309094F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35DC75E1"/>
    <w:multiLevelType w:val="hybridMultilevel"/>
    <w:tmpl w:val="1E68EF48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51B12729"/>
    <w:multiLevelType w:val="hybridMultilevel"/>
    <w:tmpl w:val="806405B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6"/>
  </w:num>
  <w:num w:numId="5">
    <w:abstractNumId w:val="5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60BF9"/>
    <w:rsid w:val="00005AC8"/>
    <w:rsid w:val="0000733C"/>
    <w:rsid w:val="0001136D"/>
    <w:rsid w:val="000133ED"/>
    <w:rsid w:val="00016BDE"/>
    <w:rsid w:val="00021AC4"/>
    <w:rsid w:val="00023526"/>
    <w:rsid w:val="00027E15"/>
    <w:rsid w:val="00032999"/>
    <w:rsid w:val="00034CD2"/>
    <w:rsid w:val="00037E0B"/>
    <w:rsid w:val="00045C03"/>
    <w:rsid w:val="00055017"/>
    <w:rsid w:val="000622F1"/>
    <w:rsid w:val="000660C3"/>
    <w:rsid w:val="0006704E"/>
    <w:rsid w:val="00071F4B"/>
    <w:rsid w:val="00080743"/>
    <w:rsid w:val="00080C25"/>
    <w:rsid w:val="00083158"/>
    <w:rsid w:val="0008487B"/>
    <w:rsid w:val="00084B17"/>
    <w:rsid w:val="00086FCF"/>
    <w:rsid w:val="00097E46"/>
    <w:rsid w:val="000A0613"/>
    <w:rsid w:val="000A21DF"/>
    <w:rsid w:val="000A60CE"/>
    <w:rsid w:val="000A73DF"/>
    <w:rsid w:val="000B48BA"/>
    <w:rsid w:val="000B5200"/>
    <w:rsid w:val="000C0340"/>
    <w:rsid w:val="000C62B8"/>
    <w:rsid w:val="000C78AC"/>
    <w:rsid w:val="000D065F"/>
    <w:rsid w:val="000D47D0"/>
    <w:rsid w:val="000E37B9"/>
    <w:rsid w:val="000F10E0"/>
    <w:rsid w:val="000F3937"/>
    <w:rsid w:val="000F566C"/>
    <w:rsid w:val="00102AE7"/>
    <w:rsid w:val="0010663A"/>
    <w:rsid w:val="001133E8"/>
    <w:rsid w:val="0012508A"/>
    <w:rsid w:val="00132AAB"/>
    <w:rsid w:val="00133871"/>
    <w:rsid w:val="00133D73"/>
    <w:rsid w:val="0013708D"/>
    <w:rsid w:val="00142E4C"/>
    <w:rsid w:val="00144AE7"/>
    <w:rsid w:val="001467D5"/>
    <w:rsid w:val="0015070F"/>
    <w:rsid w:val="00150DEF"/>
    <w:rsid w:val="00155034"/>
    <w:rsid w:val="001642E8"/>
    <w:rsid w:val="00165EB6"/>
    <w:rsid w:val="00166039"/>
    <w:rsid w:val="00167B60"/>
    <w:rsid w:val="0018733B"/>
    <w:rsid w:val="001946C7"/>
    <w:rsid w:val="00194FAC"/>
    <w:rsid w:val="00197C13"/>
    <w:rsid w:val="001A77EA"/>
    <w:rsid w:val="001A7B3A"/>
    <w:rsid w:val="001B20BD"/>
    <w:rsid w:val="001C3A86"/>
    <w:rsid w:val="001C58AF"/>
    <w:rsid w:val="001F5A0E"/>
    <w:rsid w:val="00203B4E"/>
    <w:rsid w:val="002040F3"/>
    <w:rsid w:val="002050F4"/>
    <w:rsid w:val="00205D2A"/>
    <w:rsid w:val="00205EB6"/>
    <w:rsid w:val="002145AC"/>
    <w:rsid w:val="002146C3"/>
    <w:rsid w:val="002200B9"/>
    <w:rsid w:val="002206A0"/>
    <w:rsid w:val="00220F34"/>
    <w:rsid w:val="00230861"/>
    <w:rsid w:val="00231D54"/>
    <w:rsid w:val="00237416"/>
    <w:rsid w:val="002401A2"/>
    <w:rsid w:val="00242BED"/>
    <w:rsid w:val="00243E71"/>
    <w:rsid w:val="00255FB1"/>
    <w:rsid w:val="00260BF9"/>
    <w:rsid w:val="00263251"/>
    <w:rsid w:val="00263925"/>
    <w:rsid w:val="00266516"/>
    <w:rsid w:val="002673C8"/>
    <w:rsid w:val="0027663E"/>
    <w:rsid w:val="00283A76"/>
    <w:rsid w:val="00285BBA"/>
    <w:rsid w:val="00286746"/>
    <w:rsid w:val="00291BE3"/>
    <w:rsid w:val="00291CB5"/>
    <w:rsid w:val="0029434E"/>
    <w:rsid w:val="00297245"/>
    <w:rsid w:val="002A0565"/>
    <w:rsid w:val="002A6AA6"/>
    <w:rsid w:val="002B2AF6"/>
    <w:rsid w:val="002B3711"/>
    <w:rsid w:val="002E2F57"/>
    <w:rsid w:val="002E4F5D"/>
    <w:rsid w:val="002E61F4"/>
    <w:rsid w:val="002F308A"/>
    <w:rsid w:val="00300470"/>
    <w:rsid w:val="00303488"/>
    <w:rsid w:val="003108D4"/>
    <w:rsid w:val="00311FEA"/>
    <w:rsid w:val="00312A3E"/>
    <w:rsid w:val="0031574B"/>
    <w:rsid w:val="00317846"/>
    <w:rsid w:val="003238D3"/>
    <w:rsid w:val="00324729"/>
    <w:rsid w:val="0032614C"/>
    <w:rsid w:val="00330DFB"/>
    <w:rsid w:val="00331435"/>
    <w:rsid w:val="00334277"/>
    <w:rsid w:val="00341536"/>
    <w:rsid w:val="00342DF2"/>
    <w:rsid w:val="0034629E"/>
    <w:rsid w:val="003476D8"/>
    <w:rsid w:val="00354100"/>
    <w:rsid w:val="00363E67"/>
    <w:rsid w:val="0036730C"/>
    <w:rsid w:val="0037208B"/>
    <w:rsid w:val="0038570A"/>
    <w:rsid w:val="00385ED9"/>
    <w:rsid w:val="00390550"/>
    <w:rsid w:val="00397C86"/>
    <w:rsid w:val="003A3E17"/>
    <w:rsid w:val="003A6BFB"/>
    <w:rsid w:val="003B2677"/>
    <w:rsid w:val="003B53E5"/>
    <w:rsid w:val="003C1902"/>
    <w:rsid w:val="003C6CE2"/>
    <w:rsid w:val="003F2100"/>
    <w:rsid w:val="003F6C5A"/>
    <w:rsid w:val="00400453"/>
    <w:rsid w:val="004073FE"/>
    <w:rsid w:val="0041307B"/>
    <w:rsid w:val="004137FD"/>
    <w:rsid w:val="00413948"/>
    <w:rsid w:val="004166FA"/>
    <w:rsid w:val="004239C0"/>
    <w:rsid w:val="00426781"/>
    <w:rsid w:val="004276D8"/>
    <w:rsid w:val="00427BF8"/>
    <w:rsid w:val="00430C73"/>
    <w:rsid w:val="00431145"/>
    <w:rsid w:val="0044328A"/>
    <w:rsid w:val="00443657"/>
    <w:rsid w:val="00452CB8"/>
    <w:rsid w:val="00462C99"/>
    <w:rsid w:val="00464F40"/>
    <w:rsid w:val="004674C1"/>
    <w:rsid w:val="00470D84"/>
    <w:rsid w:val="00472045"/>
    <w:rsid w:val="00474F98"/>
    <w:rsid w:val="0048363D"/>
    <w:rsid w:val="00484D9C"/>
    <w:rsid w:val="00485395"/>
    <w:rsid w:val="004902E4"/>
    <w:rsid w:val="00490962"/>
    <w:rsid w:val="004A569F"/>
    <w:rsid w:val="004A7EF1"/>
    <w:rsid w:val="004B3A41"/>
    <w:rsid w:val="004B3E2F"/>
    <w:rsid w:val="004B696C"/>
    <w:rsid w:val="004B6D3B"/>
    <w:rsid w:val="004E2495"/>
    <w:rsid w:val="005048AA"/>
    <w:rsid w:val="00530C1C"/>
    <w:rsid w:val="00531FD1"/>
    <w:rsid w:val="00536AA0"/>
    <w:rsid w:val="00536CBA"/>
    <w:rsid w:val="00562A60"/>
    <w:rsid w:val="00566CD1"/>
    <w:rsid w:val="00567E3D"/>
    <w:rsid w:val="00570F44"/>
    <w:rsid w:val="0057397A"/>
    <w:rsid w:val="0057689C"/>
    <w:rsid w:val="00577142"/>
    <w:rsid w:val="00592F6D"/>
    <w:rsid w:val="005940C7"/>
    <w:rsid w:val="00595E11"/>
    <w:rsid w:val="005977A7"/>
    <w:rsid w:val="005A3B9A"/>
    <w:rsid w:val="005A4585"/>
    <w:rsid w:val="005A6672"/>
    <w:rsid w:val="005A667E"/>
    <w:rsid w:val="005B15B0"/>
    <w:rsid w:val="005B64F6"/>
    <w:rsid w:val="005C02F2"/>
    <w:rsid w:val="005C0D99"/>
    <w:rsid w:val="005C1188"/>
    <w:rsid w:val="005C4FB2"/>
    <w:rsid w:val="005C5865"/>
    <w:rsid w:val="005D586A"/>
    <w:rsid w:val="005F019D"/>
    <w:rsid w:val="005F545F"/>
    <w:rsid w:val="00607CD7"/>
    <w:rsid w:val="00613666"/>
    <w:rsid w:val="006155CA"/>
    <w:rsid w:val="00616E1E"/>
    <w:rsid w:val="006233F2"/>
    <w:rsid w:val="00632C86"/>
    <w:rsid w:val="00633D38"/>
    <w:rsid w:val="006343EA"/>
    <w:rsid w:val="00641F6C"/>
    <w:rsid w:val="00645251"/>
    <w:rsid w:val="006514A0"/>
    <w:rsid w:val="0066202B"/>
    <w:rsid w:val="00662C79"/>
    <w:rsid w:val="00670BE5"/>
    <w:rsid w:val="00675040"/>
    <w:rsid w:val="00675D59"/>
    <w:rsid w:val="006803C3"/>
    <w:rsid w:val="00690F45"/>
    <w:rsid w:val="006935B9"/>
    <w:rsid w:val="006941C6"/>
    <w:rsid w:val="00695D73"/>
    <w:rsid w:val="006962C8"/>
    <w:rsid w:val="006A5A89"/>
    <w:rsid w:val="006B1711"/>
    <w:rsid w:val="006B2A8C"/>
    <w:rsid w:val="006B2C74"/>
    <w:rsid w:val="006B3B52"/>
    <w:rsid w:val="006B4492"/>
    <w:rsid w:val="006B7A77"/>
    <w:rsid w:val="006B7E31"/>
    <w:rsid w:val="006C6071"/>
    <w:rsid w:val="006D0193"/>
    <w:rsid w:val="006D1743"/>
    <w:rsid w:val="006E3057"/>
    <w:rsid w:val="006E322F"/>
    <w:rsid w:val="006E3681"/>
    <w:rsid w:val="006F0F6A"/>
    <w:rsid w:val="006F617E"/>
    <w:rsid w:val="0070422E"/>
    <w:rsid w:val="007059BD"/>
    <w:rsid w:val="0071107E"/>
    <w:rsid w:val="007160D6"/>
    <w:rsid w:val="00717BEE"/>
    <w:rsid w:val="00721EF6"/>
    <w:rsid w:val="0072452C"/>
    <w:rsid w:val="0072647D"/>
    <w:rsid w:val="0074074B"/>
    <w:rsid w:val="00740F69"/>
    <w:rsid w:val="00742409"/>
    <w:rsid w:val="00750E0B"/>
    <w:rsid w:val="007533A6"/>
    <w:rsid w:val="007558E4"/>
    <w:rsid w:val="00755B18"/>
    <w:rsid w:val="00761E78"/>
    <w:rsid w:val="007626E9"/>
    <w:rsid w:val="007660CF"/>
    <w:rsid w:val="00766552"/>
    <w:rsid w:val="00773A9D"/>
    <w:rsid w:val="0077603E"/>
    <w:rsid w:val="00784B98"/>
    <w:rsid w:val="00784D10"/>
    <w:rsid w:val="00787A0F"/>
    <w:rsid w:val="00791BFF"/>
    <w:rsid w:val="0079291F"/>
    <w:rsid w:val="00794221"/>
    <w:rsid w:val="00794D42"/>
    <w:rsid w:val="00795D1B"/>
    <w:rsid w:val="007979C2"/>
    <w:rsid w:val="007A396F"/>
    <w:rsid w:val="007A6708"/>
    <w:rsid w:val="007B07DF"/>
    <w:rsid w:val="007B7B7A"/>
    <w:rsid w:val="007C341A"/>
    <w:rsid w:val="007C4944"/>
    <w:rsid w:val="007C4B47"/>
    <w:rsid w:val="007C5943"/>
    <w:rsid w:val="007C765E"/>
    <w:rsid w:val="007E0BC1"/>
    <w:rsid w:val="007E1DE1"/>
    <w:rsid w:val="007F050D"/>
    <w:rsid w:val="007F7DC6"/>
    <w:rsid w:val="0080529D"/>
    <w:rsid w:val="00806FAF"/>
    <w:rsid w:val="008070E6"/>
    <w:rsid w:val="008073D2"/>
    <w:rsid w:val="00821C56"/>
    <w:rsid w:val="0082387F"/>
    <w:rsid w:val="00823A70"/>
    <w:rsid w:val="008258C6"/>
    <w:rsid w:val="008276C4"/>
    <w:rsid w:val="00833705"/>
    <w:rsid w:val="008367EA"/>
    <w:rsid w:val="008370DD"/>
    <w:rsid w:val="00837FA2"/>
    <w:rsid w:val="0085449F"/>
    <w:rsid w:val="00857A52"/>
    <w:rsid w:val="008647B8"/>
    <w:rsid w:val="00865076"/>
    <w:rsid w:val="0087155D"/>
    <w:rsid w:val="008717F3"/>
    <w:rsid w:val="0087479E"/>
    <w:rsid w:val="00880AB4"/>
    <w:rsid w:val="00883B04"/>
    <w:rsid w:val="00886816"/>
    <w:rsid w:val="008957FD"/>
    <w:rsid w:val="008A5BC0"/>
    <w:rsid w:val="008B0973"/>
    <w:rsid w:val="008B781D"/>
    <w:rsid w:val="008E5727"/>
    <w:rsid w:val="008F1686"/>
    <w:rsid w:val="00912A5E"/>
    <w:rsid w:val="00917806"/>
    <w:rsid w:val="00927554"/>
    <w:rsid w:val="00932AC4"/>
    <w:rsid w:val="009341BB"/>
    <w:rsid w:val="0093614D"/>
    <w:rsid w:val="0094369D"/>
    <w:rsid w:val="0095343F"/>
    <w:rsid w:val="00972E37"/>
    <w:rsid w:val="009866BC"/>
    <w:rsid w:val="00986EA0"/>
    <w:rsid w:val="009906F8"/>
    <w:rsid w:val="009978A0"/>
    <w:rsid w:val="009A61CD"/>
    <w:rsid w:val="009B19E7"/>
    <w:rsid w:val="009B36FD"/>
    <w:rsid w:val="009B3A59"/>
    <w:rsid w:val="009C6EE0"/>
    <w:rsid w:val="009D04EF"/>
    <w:rsid w:val="009D5086"/>
    <w:rsid w:val="009D6CCE"/>
    <w:rsid w:val="009E11E3"/>
    <w:rsid w:val="009E2A7D"/>
    <w:rsid w:val="009E531F"/>
    <w:rsid w:val="009E5FEE"/>
    <w:rsid w:val="009F01E1"/>
    <w:rsid w:val="00A05713"/>
    <w:rsid w:val="00A10F38"/>
    <w:rsid w:val="00A17B0D"/>
    <w:rsid w:val="00A20390"/>
    <w:rsid w:val="00A23629"/>
    <w:rsid w:val="00A27550"/>
    <w:rsid w:val="00A321ED"/>
    <w:rsid w:val="00A441D5"/>
    <w:rsid w:val="00A500B1"/>
    <w:rsid w:val="00A51EF3"/>
    <w:rsid w:val="00A53647"/>
    <w:rsid w:val="00A5534C"/>
    <w:rsid w:val="00A616A7"/>
    <w:rsid w:val="00A63CEA"/>
    <w:rsid w:val="00A7327C"/>
    <w:rsid w:val="00A8244C"/>
    <w:rsid w:val="00A83B2B"/>
    <w:rsid w:val="00A85113"/>
    <w:rsid w:val="00A96BB1"/>
    <w:rsid w:val="00AA1DD0"/>
    <w:rsid w:val="00AA2E03"/>
    <w:rsid w:val="00AA7689"/>
    <w:rsid w:val="00AC41FE"/>
    <w:rsid w:val="00AE0CF5"/>
    <w:rsid w:val="00AF291D"/>
    <w:rsid w:val="00AF3208"/>
    <w:rsid w:val="00B049FE"/>
    <w:rsid w:val="00B070DF"/>
    <w:rsid w:val="00B16E84"/>
    <w:rsid w:val="00B2587D"/>
    <w:rsid w:val="00B27ABC"/>
    <w:rsid w:val="00B4080A"/>
    <w:rsid w:val="00B446CA"/>
    <w:rsid w:val="00B52CEF"/>
    <w:rsid w:val="00B53F5B"/>
    <w:rsid w:val="00B5603F"/>
    <w:rsid w:val="00B66ECC"/>
    <w:rsid w:val="00B73CC6"/>
    <w:rsid w:val="00B83937"/>
    <w:rsid w:val="00B95EFA"/>
    <w:rsid w:val="00B97E25"/>
    <w:rsid w:val="00BB0A9A"/>
    <w:rsid w:val="00BC3972"/>
    <w:rsid w:val="00BC3E4D"/>
    <w:rsid w:val="00BC529F"/>
    <w:rsid w:val="00BD0E76"/>
    <w:rsid w:val="00BD765B"/>
    <w:rsid w:val="00BD7B25"/>
    <w:rsid w:val="00BE16E9"/>
    <w:rsid w:val="00BE59E1"/>
    <w:rsid w:val="00BE5E05"/>
    <w:rsid w:val="00BF24BC"/>
    <w:rsid w:val="00BF42E8"/>
    <w:rsid w:val="00BF7FC1"/>
    <w:rsid w:val="00C10323"/>
    <w:rsid w:val="00C16B47"/>
    <w:rsid w:val="00C239DC"/>
    <w:rsid w:val="00C31485"/>
    <w:rsid w:val="00C354C9"/>
    <w:rsid w:val="00C36EBE"/>
    <w:rsid w:val="00C448FA"/>
    <w:rsid w:val="00C46E0B"/>
    <w:rsid w:val="00C47272"/>
    <w:rsid w:val="00C51828"/>
    <w:rsid w:val="00C61D2C"/>
    <w:rsid w:val="00C63DCD"/>
    <w:rsid w:val="00C641F0"/>
    <w:rsid w:val="00C65ADD"/>
    <w:rsid w:val="00C72CE1"/>
    <w:rsid w:val="00C757A7"/>
    <w:rsid w:val="00C76A57"/>
    <w:rsid w:val="00C81869"/>
    <w:rsid w:val="00C832E1"/>
    <w:rsid w:val="00C839FD"/>
    <w:rsid w:val="00C87D35"/>
    <w:rsid w:val="00CA1BBF"/>
    <w:rsid w:val="00CA2B84"/>
    <w:rsid w:val="00CA68BD"/>
    <w:rsid w:val="00CB41AD"/>
    <w:rsid w:val="00CB6C59"/>
    <w:rsid w:val="00CB7B8C"/>
    <w:rsid w:val="00CC49C0"/>
    <w:rsid w:val="00CC75D9"/>
    <w:rsid w:val="00CE6301"/>
    <w:rsid w:val="00D0340B"/>
    <w:rsid w:val="00D04BA0"/>
    <w:rsid w:val="00D10371"/>
    <w:rsid w:val="00D12534"/>
    <w:rsid w:val="00D1535B"/>
    <w:rsid w:val="00D2222B"/>
    <w:rsid w:val="00D229BD"/>
    <w:rsid w:val="00D23413"/>
    <w:rsid w:val="00D24FC4"/>
    <w:rsid w:val="00D2543E"/>
    <w:rsid w:val="00D30162"/>
    <w:rsid w:val="00D42EC1"/>
    <w:rsid w:val="00D44868"/>
    <w:rsid w:val="00D45011"/>
    <w:rsid w:val="00D5339B"/>
    <w:rsid w:val="00D54365"/>
    <w:rsid w:val="00D55EEB"/>
    <w:rsid w:val="00D56A2E"/>
    <w:rsid w:val="00D651F2"/>
    <w:rsid w:val="00D66C73"/>
    <w:rsid w:val="00D709A6"/>
    <w:rsid w:val="00D731DA"/>
    <w:rsid w:val="00D82710"/>
    <w:rsid w:val="00D835D8"/>
    <w:rsid w:val="00D92EBF"/>
    <w:rsid w:val="00D94B9C"/>
    <w:rsid w:val="00D95963"/>
    <w:rsid w:val="00D96BFC"/>
    <w:rsid w:val="00D97B6B"/>
    <w:rsid w:val="00DA3265"/>
    <w:rsid w:val="00DA6253"/>
    <w:rsid w:val="00DA64A7"/>
    <w:rsid w:val="00DB0B4D"/>
    <w:rsid w:val="00DB1AE4"/>
    <w:rsid w:val="00DB33EB"/>
    <w:rsid w:val="00DB4AF0"/>
    <w:rsid w:val="00DC0F01"/>
    <w:rsid w:val="00DC43A2"/>
    <w:rsid w:val="00DC6FC5"/>
    <w:rsid w:val="00DD2CA8"/>
    <w:rsid w:val="00DD6CCA"/>
    <w:rsid w:val="00DD78F4"/>
    <w:rsid w:val="00DD7AFB"/>
    <w:rsid w:val="00DE2249"/>
    <w:rsid w:val="00DE2A67"/>
    <w:rsid w:val="00DE7A72"/>
    <w:rsid w:val="00DE7F0F"/>
    <w:rsid w:val="00DF22D5"/>
    <w:rsid w:val="00DF3660"/>
    <w:rsid w:val="00DF7A36"/>
    <w:rsid w:val="00E01F4B"/>
    <w:rsid w:val="00E0368B"/>
    <w:rsid w:val="00E16A77"/>
    <w:rsid w:val="00E17306"/>
    <w:rsid w:val="00E25E27"/>
    <w:rsid w:val="00E365E8"/>
    <w:rsid w:val="00E41D2A"/>
    <w:rsid w:val="00E42CB6"/>
    <w:rsid w:val="00E44739"/>
    <w:rsid w:val="00E448DC"/>
    <w:rsid w:val="00E4506F"/>
    <w:rsid w:val="00E779C9"/>
    <w:rsid w:val="00E828FB"/>
    <w:rsid w:val="00E83A3D"/>
    <w:rsid w:val="00E90003"/>
    <w:rsid w:val="00E91795"/>
    <w:rsid w:val="00E93A49"/>
    <w:rsid w:val="00EA0C95"/>
    <w:rsid w:val="00EA4FC7"/>
    <w:rsid w:val="00EA5CD3"/>
    <w:rsid w:val="00EA63D6"/>
    <w:rsid w:val="00EB1C89"/>
    <w:rsid w:val="00EB4D64"/>
    <w:rsid w:val="00EC010C"/>
    <w:rsid w:val="00EC14F6"/>
    <w:rsid w:val="00EC47E3"/>
    <w:rsid w:val="00ED04E8"/>
    <w:rsid w:val="00ED1B66"/>
    <w:rsid w:val="00ED2F77"/>
    <w:rsid w:val="00ED6D3F"/>
    <w:rsid w:val="00EE0BFD"/>
    <w:rsid w:val="00EE2662"/>
    <w:rsid w:val="00F0139C"/>
    <w:rsid w:val="00F0639A"/>
    <w:rsid w:val="00F15674"/>
    <w:rsid w:val="00F17780"/>
    <w:rsid w:val="00F2068D"/>
    <w:rsid w:val="00F2604F"/>
    <w:rsid w:val="00F270EA"/>
    <w:rsid w:val="00F27DDB"/>
    <w:rsid w:val="00F3210D"/>
    <w:rsid w:val="00F43470"/>
    <w:rsid w:val="00F4550A"/>
    <w:rsid w:val="00F50362"/>
    <w:rsid w:val="00F5355F"/>
    <w:rsid w:val="00F617F8"/>
    <w:rsid w:val="00F7284A"/>
    <w:rsid w:val="00F75201"/>
    <w:rsid w:val="00F80E08"/>
    <w:rsid w:val="00F82EAE"/>
    <w:rsid w:val="00F9440C"/>
    <w:rsid w:val="00F977FF"/>
    <w:rsid w:val="00FA6802"/>
    <w:rsid w:val="00FB22CF"/>
    <w:rsid w:val="00FB6B42"/>
    <w:rsid w:val="00FC61FC"/>
    <w:rsid w:val="00FC6386"/>
    <w:rsid w:val="00FC768A"/>
    <w:rsid w:val="00FF4A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6155CA"/>
    <w:pPr>
      <w:widowControl w:val="0"/>
      <w:jc w:val="both"/>
    </w:pPr>
    <w:rPr>
      <w:rFonts w:eastAsia="微软雅黑"/>
      <w:sz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DB33E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C78AC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DB33EB"/>
    <w:rPr>
      <w:rFonts w:cs="Times New Roman"/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0C78AC"/>
    <w:rPr>
      <w:rFonts w:ascii="Cambria" w:eastAsia="微软雅黑" w:hAnsi="Cambria" w:cs="Times New Roman"/>
      <w:b/>
      <w:bCs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rsid w:val="00260BF9"/>
    <w:rPr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60BF9"/>
    <w:rPr>
      <w:rFonts w:cs="Times New Roman"/>
      <w:sz w:val="18"/>
      <w:szCs w:val="18"/>
    </w:rPr>
  </w:style>
  <w:style w:type="table" w:styleId="TableGrid">
    <w:name w:val="Table Grid"/>
    <w:basedOn w:val="TableNormal"/>
    <w:uiPriority w:val="99"/>
    <w:rsid w:val="00260BF9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Shading2-Accent3">
    <w:name w:val="Medium Shading 2 Accent 3"/>
    <w:basedOn w:val="TableNormal"/>
    <w:uiPriority w:val="99"/>
    <w:rsid w:val="00DB33EB"/>
    <w:rPr>
      <w:kern w:val="0"/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CFCFC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CFCFC"/>
      </w:tcPr>
    </w:tblStylePr>
    <w:tblStylePr w:type="firstCol">
      <w:rPr>
        <w:rFonts w:cs="Times New Roman"/>
        <w:b/>
        <w:bCs/>
        <w:color w:val="FCFCFC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rFonts w:cs="Times New Roman"/>
        <w:b/>
        <w:bCs/>
        <w:color w:val="FCFCFC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5D5D5"/>
      </w:tcPr>
    </w:tblStylePr>
    <w:tblStylePr w:type="band1Horz">
      <w:rPr>
        <w:rFonts w:cs="Times New Roman"/>
      </w:rPr>
      <w:tblPr/>
      <w:tcPr>
        <w:shd w:val="clear" w:color="auto" w:fill="D5D5D5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CFCFC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ghtGrid-Accent3">
    <w:name w:val="Light Grid Accent 3"/>
    <w:basedOn w:val="TableNormal"/>
    <w:uiPriority w:val="99"/>
    <w:rsid w:val="00DB33EB"/>
    <w:rPr>
      <w:kern w:val="0"/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ascii="Cambria" w:eastAsia="宋体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/>
      </w:pPr>
      <w:rPr>
        <w:rFonts w:ascii="Cambria" w:eastAsia="宋体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宋体" w:hAnsi="Cambria" w:cs="Times New Roman"/>
        <w:b/>
        <w:bCs/>
      </w:rPr>
    </w:tblStylePr>
    <w:tblStylePr w:type="lastCol">
      <w:rPr>
        <w:rFonts w:ascii="Cambria" w:eastAsia="宋体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rPr>
        <w:rFonts w:cs="Times New Roman"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paragraph" w:styleId="ListParagraph">
    <w:name w:val="List Paragraph"/>
    <w:basedOn w:val="Normal"/>
    <w:uiPriority w:val="99"/>
    <w:qFormat/>
    <w:rsid w:val="00DB33EB"/>
    <w:pPr>
      <w:ind w:firstLineChars="200" w:firstLine="420"/>
    </w:pPr>
  </w:style>
  <w:style w:type="paragraph" w:styleId="TOCHeading">
    <w:name w:val="TOC Heading"/>
    <w:basedOn w:val="Heading1"/>
    <w:next w:val="Normal"/>
    <w:uiPriority w:val="99"/>
    <w:qFormat/>
    <w:rsid w:val="005A667E"/>
    <w:pPr>
      <w:widowControl/>
      <w:spacing w:before="480" w:after="0" w:line="276" w:lineRule="auto"/>
      <w:jc w:val="left"/>
      <w:outlineLvl w:val="9"/>
    </w:pPr>
    <w:rPr>
      <w:rFonts w:ascii="Cambria" w:eastAsia="宋体" w:hAnsi="Cambria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99"/>
    <w:rsid w:val="005A667E"/>
  </w:style>
  <w:style w:type="character" w:styleId="Hyperlink">
    <w:name w:val="Hyperlink"/>
    <w:basedOn w:val="DefaultParagraphFont"/>
    <w:uiPriority w:val="99"/>
    <w:rsid w:val="005A667E"/>
    <w:rPr>
      <w:rFonts w:cs="Times New Roman"/>
      <w:color w:val="0000FF"/>
      <w:u w:val="single"/>
    </w:rPr>
  </w:style>
  <w:style w:type="paragraph" w:styleId="TOC2">
    <w:name w:val="toc 2"/>
    <w:basedOn w:val="Normal"/>
    <w:next w:val="Normal"/>
    <w:autoRedefine/>
    <w:uiPriority w:val="99"/>
    <w:rsid w:val="0085449F"/>
    <w:pPr>
      <w:ind w:leftChars="200" w:left="420"/>
    </w:pPr>
  </w:style>
  <w:style w:type="paragraph" w:styleId="TOC3">
    <w:name w:val="toc 3"/>
    <w:basedOn w:val="Normal"/>
    <w:next w:val="Normal"/>
    <w:autoRedefine/>
    <w:uiPriority w:val="99"/>
    <w:semiHidden/>
    <w:rsid w:val="009B19E7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character" w:styleId="FollowedHyperlink">
    <w:name w:val="FollowedHyperlink"/>
    <w:basedOn w:val="DefaultParagraphFont"/>
    <w:uiPriority w:val="99"/>
    <w:semiHidden/>
    <w:rsid w:val="0010663A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7214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214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14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214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%20http://www.33lc.com/soft/15450.html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CFCF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203</TotalTime>
  <Pages>19</Pages>
  <Words>410</Words>
  <Characters>2342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王嘉辉</dc:creator>
  <cp:keywords/>
  <dc:description/>
  <cp:lastModifiedBy>User</cp:lastModifiedBy>
  <cp:revision>526</cp:revision>
  <cp:lastPrinted>2012-02-21T02:06:00Z</cp:lastPrinted>
  <dcterms:created xsi:type="dcterms:W3CDTF">2012-02-21T10:06:00Z</dcterms:created>
  <dcterms:modified xsi:type="dcterms:W3CDTF">2012-03-01T05:26:00Z</dcterms:modified>
</cp:coreProperties>
</file>